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D8537" w14:textId="36844EF5" w:rsidR="00D13EAA" w:rsidRPr="007D08AE" w:rsidRDefault="00D13EAA" w:rsidP="00D13EAA">
      <w:pPr>
        <w:jc w:val="center"/>
        <w:outlineLvl w:val="0"/>
        <w:rPr>
          <w:b/>
          <w:sz w:val="28"/>
          <w:szCs w:val="28"/>
        </w:rPr>
      </w:pPr>
      <w:r w:rsidRPr="007D08AE">
        <w:rPr>
          <w:b/>
          <w:sz w:val="28"/>
          <w:szCs w:val="28"/>
        </w:rPr>
        <w:t xml:space="preserve">Raamovereenkomst </w:t>
      </w:r>
      <w:r w:rsidR="00752374">
        <w:rPr>
          <w:b/>
          <w:sz w:val="28"/>
          <w:szCs w:val="28"/>
        </w:rPr>
        <w:t xml:space="preserve">&lt;&lt; titel overeenkomst &gt;&gt; </w:t>
      </w:r>
      <w:r w:rsidRPr="007D08AE">
        <w:rPr>
          <w:b/>
          <w:sz w:val="28"/>
          <w:szCs w:val="28"/>
        </w:rPr>
        <w:br/>
      </w:r>
      <w:bookmarkStart w:id="0" w:name="_Hlk157775576"/>
      <w:r w:rsidRPr="007D08AE">
        <w:rPr>
          <w:b/>
          <w:sz w:val="28"/>
          <w:szCs w:val="28"/>
        </w:rPr>
        <w:t xml:space="preserve">Gemeente </w:t>
      </w:r>
      <w:r w:rsidR="00752374">
        <w:rPr>
          <w:b/>
          <w:sz w:val="28"/>
          <w:szCs w:val="28"/>
        </w:rPr>
        <w:t>&lt;&lt; naam gemeente&gt;&gt;</w:t>
      </w:r>
      <w:bookmarkEnd w:id="0"/>
    </w:p>
    <w:p w14:paraId="035C4289" w14:textId="77777777" w:rsidR="00D13EAA" w:rsidRPr="007D08AE" w:rsidRDefault="00D13EAA" w:rsidP="00D13EAA">
      <w:pPr>
        <w:rPr>
          <w:szCs w:val="20"/>
        </w:rPr>
      </w:pPr>
    </w:p>
    <w:p w14:paraId="0571340D" w14:textId="77777777" w:rsidR="00D13EAA" w:rsidRPr="007D08AE" w:rsidRDefault="00D13EAA" w:rsidP="00D13EAA"/>
    <w:p w14:paraId="62E685A0" w14:textId="77777777" w:rsidR="00D13EAA" w:rsidRPr="007D08AE" w:rsidRDefault="00D13EAA" w:rsidP="00D13EAA">
      <w:pPr>
        <w:outlineLvl w:val="0"/>
      </w:pPr>
      <w:r w:rsidRPr="007D08AE">
        <w:rPr>
          <w:b/>
        </w:rPr>
        <w:t>ONDERGETEKENDEN</w:t>
      </w:r>
    </w:p>
    <w:p w14:paraId="40A14017" w14:textId="77777777" w:rsidR="00D13EAA" w:rsidRPr="007D08AE" w:rsidRDefault="00D13EAA" w:rsidP="00D13EAA"/>
    <w:p w14:paraId="05247A97" w14:textId="77777777" w:rsidR="00D13EAA" w:rsidRPr="007D08AE" w:rsidRDefault="00D13EAA" w:rsidP="00D13EAA"/>
    <w:p w14:paraId="77A315AA" w14:textId="7BE4581F" w:rsidR="00A83E8F" w:rsidRDefault="00A83E8F" w:rsidP="00A83E8F">
      <w:pPr>
        <w:numPr>
          <w:ilvl w:val="0"/>
          <w:numId w:val="14"/>
        </w:numPr>
        <w:spacing w:line="280" w:lineRule="exact"/>
      </w:pPr>
      <w:r>
        <w:t xml:space="preserve">De gemeente </w:t>
      </w:r>
      <w:r w:rsidR="00752374">
        <w:t>&lt;&lt; naam gemeente &gt;&gt;</w:t>
      </w:r>
      <w:r>
        <w:t xml:space="preserve">, kantoorhoudende </w:t>
      </w:r>
      <w:r w:rsidRPr="00875AFB">
        <w:t xml:space="preserve">aan </w:t>
      </w:r>
      <w:r w:rsidR="00752374">
        <w:t>&lt;&lt; adres &gt;&gt;</w:t>
      </w:r>
      <w:r>
        <w:t xml:space="preserve">, te dezen op grond van artikel 171 lid 1 van de Gemeentewet rechtsgeldig vertegenwoordigd door haar burgemeester </w:t>
      </w:r>
      <w:r w:rsidR="00752374">
        <w:t>&lt;&lt; naam burgemeester &gt;&gt;</w:t>
      </w:r>
      <w:r>
        <w:t>, voor wie gemandateerd is de heer P.</w:t>
      </w:r>
      <w:r w:rsidR="00420274">
        <w:t>M.</w:t>
      </w:r>
      <w:r>
        <w:t xml:space="preserve"> Louwerse, die deze overeenkomst parafeert en ondertekent, hierna ook: “</w:t>
      </w:r>
      <w:r>
        <w:rPr>
          <w:i/>
        </w:rPr>
        <w:t>Opdrachtgever</w:t>
      </w:r>
      <w:r>
        <w:t>”;</w:t>
      </w:r>
    </w:p>
    <w:p w14:paraId="33B255D4" w14:textId="77777777" w:rsidR="00D13EAA" w:rsidRPr="007D08AE" w:rsidRDefault="00D13EAA" w:rsidP="00D13EAA">
      <w:pPr>
        <w:rPr>
          <w:b/>
        </w:rPr>
      </w:pPr>
    </w:p>
    <w:p w14:paraId="5B9368ED" w14:textId="77777777" w:rsidR="00D13EAA" w:rsidRPr="007D08AE" w:rsidRDefault="00D13EAA" w:rsidP="00D13EAA">
      <w:pPr>
        <w:rPr>
          <w:b/>
        </w:rPr>
      </w:pPr>
      <w:r w:rsidRPr="007D08AE">
        <w:rPr>
          <w:b/>
        </w:rPr>
        <w:t>en</w:t>
      </w:r>
    </w:p>
    <w:p w14:paraId="412D2DCE" w14:textId="77777777" w:rsidR="00D13EAA" w:rsidRPr="007D08AE" w:rsidRDefault="00D13EAA" w:rsidP="00D13EAA">
      <w:pPr>
        <w:rPr>
          <w:b/>
        </w:rPr>
      </w:pPr>
    </w:p>
    <w:p w14:paraId="7D430C47" w14:textId="4A9A5F85" w:rsidR="00D13EAA" w:rsidRPr="007D08AE" w:rsidRDefault="00D13EAA" w:rsidP="00D13EAA">
      <w:pPr>
        <w:ind w:left="708" w:hanging="708"/>
      </w:pPr>
      <w:r w:rsidRPr="007D08AE">
        <w:t xml:space="preserve">      2.</w:t>
      </w:r>
      <w:r w:rsidRPr="007D08AE">
        <w:tab/>
      </w:r>
      <w:r w:rsidR="00752374">
        <w:t>&lt;&lt;naam aannemer &gt;&gt;</w:t>
      </w:r>
      <w:r w:rsidRPr="000F1767">
        <w:t>, kantoorhoudende aan de</w:t>
      </w:r>
      <w:r w:rsidR="00752374">
        <w:t xml:space="preserve"> &lt;&lt; adres &gt;&gt;</w:t>
      </w:r>
      <w:r w:rsidRPr="000F1767">
        <w:t xml:space="preserve">, dezen rechtsgeldig vertegenwoordigd door de heer </w:t>
      </w:r>
      <w:r w:rsidR="00752374">
        <w:t>&lt;&lt; naam &gt;&gt;</w:t>
      </w:r>
      <w:r w:rsidRPr="000F1767">
        <w:t>, hierna ook: “</w:t>
      </w:r>
      <w:r w:rsidRPr="000F1767">
        <w:rPr>
          <w:i/>
        </w:rPr>
        <w:t>Opdrachtnemer”</w:t>
      </w:r>
      <w:r w:rsidRPr="000F1767">
        <w:t>;</w:t>
      </w:r>
    </w:p>
    <w:p w14:paraId="103AF4D6" w14:textId="77777777" w:rsidR="00D13EAA" w:rsidRPr="007D08AE" w:rsidRDefault="00D13EAA" w:rsidP="00D13EAA"/>
    <w:p w14:paraId="40CF5EBA" w14:textId="77777777" w:rsidR="00D13EAA" w:rsidRPr="007D08AE" w:rsidRDefault="00D13EAA" w:rsidP="00D13EAA"/>
    <w:p w14:paraId="6E71ED1E" w14:textId="77777777" w:rsidR="00D13EAA" w:rsidRPr="007D08AE" w:rsidRDefault="00D13EAA" w:rsidP="00D13EAA">
      <w:pPr>
        <w:outlineLvl w:val="0"/>
        <w:rPr>
          <w:szCs w:val="20"/>
        </w:rPr>
      </w:pPr>
      <w:r w:rsidRPr="007D08AE">
        <w:t xml:space="preserve">Hierna gezamenlijk ook te noemen: </w:t>
      </w:r>
      <w:r w:rsidRPr="007D08AE">
        <w:rPr>
          <w:i/>
        </w:rPr>
        <w:t>“Partijen”</w:t>
      </w:r>
    </w:p>
    <w:p w14:paraId="23A29927" w14:textId="77777777" w:rsidR="00D13EAA" w:rsidRPr="007D08AE" w:rsidRDefault="00D13EAA" w:rsidP="00D13EAA"/>
    <w:p w14:paraId="2FDA2D62" w14:textId="77777777" w:rsidR="00D13EAA" w:rsidRPr="007D08AE" w:rsidRDefault="00D13EAA" w:rsidP="00D13EAA"/>
    <w:p w14:paraId="600BD5A0" w14:textId="77777777" w:rsidR="00D13EAA" w:rsidRPr="007D08AE" w:rsidRDefault="00D13EAA" w:rsidP="00D13EAA">
      <w:pPr>
        <w:outlineLvl w:val="0"/>
        <w:rPr>
          <w:b/>
        </w:rPr>
      </w:pPr>
      <w:r w:rsidRPr="007D08AE">
        <w:rPr>
          <w:b/>
        </w:rPr>
        <w:t>NEMEN IN OVERWEGING</w:t>
      </w:r>
    </w:p>
    <w:p w14:paraId="410F50D6" w14:textId="77777777" w:rsidR="00D13EAA" w:rsidRPr="007D08AE" w:rsidRDefault="00D13EAA" w:rsidP="00D13EAA">
      <w:pPr>
        <w:outlineLvl w:val="0"/>
        <w:rPr>
          <w:b/>
        </w:rPr>
      </w:pPr>
    </w:p>
    <w:p w14:paraId="039D094C" w14:textId="7D6266CC" w:rsidR="00D13EAA" w:rsidRPr="007D08AE" w:rsidRDefault="00D13EAA" w:rsidP="00D13EAA">
      <w:pPr>
        <w:outlineLvl w:val="0"/>
      </w:pPr>
      <w:r w:rsidRPr="007D08AE">
        <w:t xml:space="preserve">Opdrachtgever heeft een offertetraject gestart voor het uitvoeren van de werkzaamheden zoals omschreven in de </w:t>
      </w:r>
      <w:r w:rsidRPr="00F43FEE">
        <w:t xml:space="preserve">gunningsleidraad </w:t>
      </w:r>
      <w:r>
        <w:t>m</w:t>
      </w:r>
      <w:r w:rsidRPr="006A49E9">
        <w:t xml:space="preserve">eervoudig onderhandse </w:t>
      </w:r>
      <w:r w:rsidRPr="000F1767">
        <w:t xml:space="preserve">aanbesteding, </w:t>
      </w:r>
      <w:r w:rsidR="00752374">
        <w:t>&lt;&lt; datum &gt;&gt;</w:t>
      </w:r>
      <w:r w:rsidRPr="00F43FEE">
        <w:t xml:space="preserve"> </w:t>
      </w:r>
      <w:proofErr w:type="spellStart"/>
      <w:r w:rsidRPr="00F43FEE">
        <w:t>TenderNed</w:t>
      </w:r>
      <w:proofErr w:type="spellEnd"/>
      <w:r w:rsidRPr="00F43FEE">
        <w:t xml:space="preserve"> kenmerk </w:t>
      </w:r>
      <w:r w:rsidR="00752374">
        <w:t>&lt;&lt; nummer &gt;&gt;</w:t>
      </w:r>
      <w:r w:rsidRPr="00F43FEE">
        <w:t xml:space="preserve">, en bijbehorend bestek </w:t>
      </w:r>
      <w:r w:rsidR="00752374">
        <w:t>&lt;&lt; naam bestek &gt;&gt;</w:t>
      </w:r>
      <w:r w:rsidRPr="000F1767">
        <w:t>.</w:t>
      </w:r>
    </w:p>
    <w:p w14:paraId="3A7A5D23" w14:textId="77777777" w:rsidR="00D13EAA" w:rsidRPr="007D08AE" w:rsidRDefault="00D13EAA" w:rsidP="00D13EAA">
      <w:pPr>
        <w:outlineLvl w:val="0"/>
      </w:pPr>
    </w:p>
    <w:p w14:paraId="0353C7DC" w14:textId="77777777" w:rsidR="00D13EAA" w:rsidRPr="007D08AE" w:rsidRDefault="00D13EAA" w:rsidP="00D13EAA">
      <w:pPr>
        <w:outlineLvl w:val="0"/>
      </w:pPr>
      <w:r w:rsidRPr="007D08AE">
        <w:t xml:space="preserve">Naar aanleiding van de aanbesteding heeft Opdrachtnemer een inschrijving ingediend en na beoordeling van alle inschrijvingen is de inschrijving van Opdrachtnemer de inschrijving met de laagste </w:t>
      </w:r>
      <w:bookmarkStart w:id="1" w:name="_Hlk157768929"/>
      <w:r w:rsidRPr="007D08AE">
        <w:t xml:space="preserve">fictieve </w:t>
      </w:r>
      <w:bookmarkEnd w:id="1"/>
      <w:r w:rsidRPr="007D08AE">
        <w:t>prijs. Partijen wensen de voorwaarden voor uitvoering van de werkzaamheden vast te leggen in deze raamovereenkomst</w:t>
      </w:r>
      <w:r w:rsidRPr="007D08AE">
        <w:rPr>
          <w:sz w:val="20"/>
        </w:rPr>
        <w:t>.</w:t>
      </w:r>
    </w:p>
    <w:p w14:paraId="4026E29E" w14:textId="77777777" w:rsidR="00D13EAA" w:rsidRPr="007D08AE" w:rsidRDefault="00D13EAA" w:rsidP="00D13EAA">
      <w:pPr>
        <w:rPr>
          <w:szCs w:val="20"/>
        </w:rPr>
      </w:pPr>
    </w:p>
    <w:p w14:paraId="2ED09ADF" w14:textId="77777777" w:rsidR="00D13EAA" w:rsidRPr="007D08AE" w:rsidRDefault="00D13EAA" w:rsidP="00D13EAA">
      <w:pPr>
        <w:outlineLvl w:val="0"/>
        <w:rPr>
          <w:b/>
        </w:rPr>
      </w:pPr>
      <w:r w:rsidRPr="007D08AE">
        <w:rPr>
          <w:b/>
        </w:rPr>
        <w:t xml:space="preserve">EN VERKLAREN TE ZIJN OVEREENGEKOMEN </w:t>
      </w:r>
    </w:p>
    <w:p w14:paraId="13D234D5" w14:textId="77777777" w:rsidR="00D13EAA" w:rsidRPr="007D08AE" w:rsidRDefault="00D13EAA" w:rsidP="00D13EAA"/>
    <w:p w14:paraId="02417E5D" w14:textId="77777777" w:rsidR="00D13EAA" w:rsidRPr="007D08AE" w:rsidRDefault="00D13EAA" w:rsidP="00D13EAA"/>
    <w:p w14:paraId="259964FE" w14:textId="77777777" w:rsidR="00D13EAA" w:rsidRDefault="00D13EAA" w:rsidP="00D13EAA">
      <w:pPr>
        <w:rPr>
          <w:b/>
        </w:rPr>
      </w:pPr>
      <w:r w:rsidRPr="007D08AE">
        <w:rPr>
          <w:b/>
        </w:rPr>
        <w:t>Artikel 1</w:t>
      </w:r>
      <w:r w:rsidRPr="007D08AE">
        <w:rPr>
          <w:b/>
        </w:rPr>
        <w:tab/>
        <w:t>Opdracht</w:t>
      </w:r>
    </w:p>
    <w:p w14:paraId="228BB8AA" w14:textId="77777777" w:rsidR="00DB1120" w:rsidRPr="007D08AE" w:rsidRDefault="00DB1120" w:rsidP="00D13EAA">
      <w:pPr>
        <w:rPr>
          <w:b/>
        </w:rPr>
      </w:pPr>
    </w:p>
    <w:p w14:paraId="08C42864" w14:textId="77777777" w:rsidR="00D13EAA" w:rsidRPr="007D08AE" w:rsidRDefault="00D13EAA" w:rsidP="00D13EAA">
      <w:pPr>
        <w:numPr>
          <w:ilvl w:val="0"/>
          <w:numId w:val="15"/>
        </w:numPr>
      </w:pPr>
      <w:r w:rsidRPr="007D08AE">
        <w:t>Opdrachtgever geeft opdracht aan Opdrachtnemer tot uitvoering van de werkzaamheden, hetgeen door Opdrachtnemer wordt aanvaard door ondertekening van deze raamovereenkomst.</w:t>
      </w:r>
    </w:p>
    <w:p w14:paraId="684E2CB6" w14:textId="31800D53" w:rsidR="00D13EAA" w:rsidRDefault="00F5293C" w:rsidP="00D13EAA">
      <w:pPr>
        <w:numPr>
          <w:ilvl w:val="0"/>
          <w:numId w:val="15"/>
        </w:numPr>
      </w:pPr>
      <w:r>
        <w:t>Onderhavige raamovereenkomst en de op deze raamovereenkomst gebaseerde deelopdrachten worden uitgevoerd met inachtneming van</w:t>
      </w:r>
      <w:r w:rsidR="00D13EAA" w:rsidRPr="007D08AE">
        <w:t>:</w:t>
      </w:r>
    </w:p>
    <w:p w14:paraId="263BB41F" w14:textId="0609BEEA" w:rsidR="00A83E8F" w:rsidRDefault="00A83E8F" w:rsidP="000F1767">
      <w:pPr>
        <w:ind w:left="1418" w:hanging="567"/>
      </w:pPr>
      <w:r>
        <w:t>-</w:t>
      </w:r>
      <w:r>
        <w:tab/>
        <w:t xml:space="preserve">Gunningsleidraad </w:t>
      </w:r>
      <w:r w:rsidRPr="00A83E8F">
        <w:t xml:space="preserve">meervoudig onderhandse </w:t>
      </w:r>
      <w:r w:rsidRPr="000F1767">
        <w:t xml:space="preserve">aanbesteding, </w:t>
      </w:r>
      <w:r w:rsidR="00752374">
        <w:t>d.d. &lt;&lt; datum &gt;&gt;</w:t>
      </w:r>
      <w:r>
        <w:t xml:space="preserve"> met bijbehorende documenten;</w:t>
      </w:r>
    </w:p>
    <w:p w14:paraId="5B79BD56" w14:textId="2D737848" w:rsidR="00A83E8F" w:rsidRDefault="00A83E8F" w:rsidP="00A83E8F">
      <w:pPr>
        <w:ind w:left="720"/>
      </w:pPr>
      <w:r>
        <w:t>-</w:t>
      </w:r>
      <w:r>
        <w:tab/>
      </w:r>
      <w:r w:rsidRPr="000F1767">
        <w:t xml:space="preserve">Bestek: </w:t>
      </w:r>
      <w:r w:rsidR="00752374">
        <w:t>&lt;&lt; naam bestek &gt;&gt;</w:t>
      </w:r>
      <w:r>
        <w:t>;</w:t>
      </w:r>
    </w:p>
    <w:p w14:paraId="68616F4C" w14:textId="33FF73BF" w:rsidR="00A83E8F" w:rsidRDefault="00A83E8F" w:rsidP="00A83E8F">
      <w:pPr>
        <w:ind w:left="720"/>
      </w:pPr>
      <w:r>
        <w:t>-</w:t>
      </w:r>
      <w:r>
        <w:tab/>
        <w:t>Nota van Inlichtingen d.</w:t>
      </w:r>
      <w:r w:rsidRPr="000F1767">
        <w:t xml:space="preserve">d. </w:t>
      </w:r>
      <w:r w:rsidR="00752374">
        <w:t>&lt;&lt; datum &gt;&gt;</w:t>
      </w:r>
      <w:r>
        <w:t>;</w:t>
      </w:r>
    </w:p>
    <w:p w14:paraId="3E8E6AB1" w14:textId="59610512" w:rsidR="00A83E8F" w:rsidRPr="007D08AE" w:rsidRDefault="00A83E8F" w:rsidP="00A83E8F">
      <w:pPr>
        <w:ind w:left="720"/>
      </w:pPr>
      <w:r>
        <w:t>-</w:t>
      </w:r>
      <w:r>
        <w:tab/>
        <w:t xml:space="preserve">Inschrijving van </w:t>
      </w:r>
      <w:r w:rsidRPr="000F1767">
        <w:t xml:space="preserve">opdrachtnemer, d.d. </w:t>
      </w:r>
      <w:r w:rsidR="00752374">
        <w:t>&lt;&lt; datum &gt;&gt;</w:t>
      </w:r>
      <w:r>
        <w:t>.</w:t>
      </w:r>
    </w:p>
    <w:p w14:paraId="3FA63890" w14:textId="77777777" w:rsidR="00D13EAA" w:rsidRPr="007D08AE" w:rsidRDefault="00D13EAA" w:rsidP="00D13EAA">
      <w:pPr>
        <w:numPr>
          <w:ilvl w:val="0"/>
          <w:numId w:val="15"/>
        </w:numPr>
      </w:pPr>
      <w:r w:rsidRPr="007D08AE">
        <w:t xml:space="preserve">Uitvoering van de werkzaamheden door Opdrachtnemer als bedoeld in het vorige lid geschiedt onder de voorwaarden en bedingen van deze overeenkomst inclusief bijlagen. </w:t>
      </w:r>
    </w:p>
    <w:p w14:paraId="66D4C480" w14:textId="77777777" w:rsidR="00D13EAA" w:rsidRPr="007D08AE" w:rsidRDefault="00D13EAA" w:rsidP="00D13EAA"/>
    <w:p w14:paraId="0B835AB0" w14:textId="77777777" w:rsidR="00D13EAA" w:rsidRDefault="00D13EAA" w:rsidP="00D13EAA">
      <w:pPr>
        <w:spacing w:after="160" w:line="259" w:lineRule="auto"/>
        <w:rPr>
          <w:b/>
        </w:rPr>
      </w:pPr>
      <w:r>
        <w:rPr>
          <w:b/>
        </w:rPr>
        <w:br w:type="page"/>
      </w:r>
    </w:p>
    <w:p w14:paraId="493AD2E6" w14:textId="6F5188E2" w:rsidR="00D13EAA" w:rsidRDefault="00D13EAA" w:rsidP="00D13EAA">
      <w:pPr>
        <w:ind w:left="708" w:hanging="708"/>
        <w:rPr>
          <w:b/>
        </w:rPr>
      </w:pPr>
      <w:r w:rsidRPr="007D08AE">
        <w:rPr>
          <w:b/>
        </w:rPr>
        <w:lastRenderedPageBreak/>
        <w:t>Artikel 2</w:t>
      </w:r>
      <w:r w:rsidRPr="007D08AE">
        <w:rPr>
          <w:b/>
        </w:rPr>
        <w:tab/>
      </w:r>
      <w:r w:rsidR="00F5293C">
        <w:rPr>
          <w:b/>
        </w:rPr>
        <w:t>Deelopdrachten</w:t>
      </w:r>
    </w:p>
    <w:p w14:paraId="5E654D40" w14:textId="77777777" w:rsidR="00F5293C" w:rsidRPr="007D08AE" w:rsidRDefault="00F5293C" w:rsidP="00F5293C">
      <w:pPr>
        <w:rPr>
          <w:b/>
          <w:szCs w:val="20"/>
        </w:rPr>
      </w:pPr>
    </w:p>
    <w:p w14:paraId="4A317E3C" w14:textId="2FC4551B" w:rsidR="00F5293C" w:rsidRDefault="00F5293C" w:rsidP="00D13EAA">
      <w:pPr>
        <w:numPr>
          <w:ilvl w:val="0"/>
          <w:numId w:val="16"/>
        </w:numPr>
      </w:pPr>
      <w:r w:rsidRPr="00F5293C">
        <w:t xml:space="preserve">De in het kader van onderhavige </w:t>
      </w:r>
      <w:r>
        <w:t xml:space="preserve">raamovereenkomst </w:t>
      </w:r>
      <w:r w:rsidRPr="00F5293C">
        <w:t>door Opdrachtgever aan Opdrachtnemer te verstrekken (nadere) deelopdrachten zullen per geval schriftelijk tussen Partijen worden vastgelegd volgens de navolgende procedure (a. t/m e.):</w:t>
      </w:r>
    </w:p>
    <w:p w14:paraId="4EC29EE6" w14:textId="44AA6AA0" w:rsidR="00F5293C" w:rsidRDefault="00F5293C" w:rsidP="00F5293C">
      <w:pPr>
        <w:tabs>
          <w:tab w:val="left" w:pos="1256"/>
        </w:tabs>
        <w:ind w:left="993" w:hanging="284"/>
      </w:pPr>
      <w:r w:rsidRPr="00F5293C">
        <w:t xml:space="preserve">a. </w:t>
      </w:r>
      <w:r w:rsidR="00C9659F">
        <w:tab/>
      </w:r>
      <w:r w:rsidRPr="00F5293C">
        <w:t xml:space="preserve">Opdrachtgever geeft tijdig aan dat werkzaamheden/activiteiten/handelingen (hierna: ‘werkzaamheden’) door Opdrachtnemer dienen te worden uitgevoerd, en dat daardoor een deelopdracht aan Opdrachtnemer zal (dienen te) worden verstrekt. Opdrachtgever specificeert hierbij de alsdan door Opdrachtnemer te verrichten werkzaamheden en verschaft Opdrachtnemer daarbij de relevante gegevens en documentatie. </w:t>
      </w:r>
    </w:p>
    <w:p w14:paraId="27EDFCDF" w14:textId="58C95AAF" w:rsidR="00F5293C" w:rsidRDefault="00F5293C" w:rsidP="00F5293C">
      <w:pPr>
        <w:tabs>
          <w:tab w:val="left" w:pos="1256"/>
        </w:tabs>
        <w:ind w:left="993" w:hanging="284"/>
      </w:pPr>
      <w:r w:rsidRPr="00F5293C">
        <w:t xml:space="preserve">b. </w:t>
      </w:r>
      <w:r w:rsidR="00C9659F">
        <w:tab/>
      </w:r>
      <w:r w:rsidRPr="00F5293C">
        <w:t xml:space="preserve">Opdrachtnemer zal daaropvolgend ter zake tijdig een op de te verrichten werkzaamheden betrekking hebbende maatwerkofferte schriftelijk bij Opdrachtgever indienen. </w:t>
      </w:r>
    </w:p>
    <w:p w14:paraId="247511D4" w14:textId="3FA8CE41" w:rsidR="00F5293C" w:rsidRDefault="00F5293C" w:rsidP="00F5293C">
      <w:pPr>
        <w:tabs>
          <w:tab w:val="left" w:pos="1256"/>
        </w:tabs>
        <w:ind w:left="993" w:hanging="284"/>
      </w:pPr>
      <w:r w:rsidRPr="00F5293C">
        <w:t xml:space="preserve">c. </w:t>
      </w:r>
      <w:r w:rsidR="00C9659F">
        <w:tab/>
      </w:r>
      <w:r w:rsidRPr="00F5293C">
        <w:t>Opdrachtgever zal de maatwerkofferte voornoemd tijdig beoordelen, waarbij (-na) eventueel nog nader contact tussen Opdrachtgever en Opdrachtnemer zal kunnen plaatsvinden.</w:t>
      </w:r>
    </w:p>
    <w:p w14:paraId="6BF10AE4" w14:textId="49FD75EB" w:rsidR="00F5293C" w:rsidRDefault="00F5293C" w:rsidP="00F5293C">
      <w:pPr>
        <w:tabs>
          <w:tab w:val="left" w:pos="1256"/>
        </w:tabs>
        <w:ind w:left="993" w:hanging="284"/>
      </w:pPr>
      <w:r w:rsidRPr="00F5293C">
        <w:t xml:space="preserve">d. </w:t>
      </w:r>
      <w:r w:rsidR="00C9659F">
        <w:tab/>
      </w:r>
      <w:r w:rsidRPr="00F5293C">
        <w:t>Ingeval voornoemde maatwerkofferte naar tevredenheid van Opdrachtgever en conform het bepaalde in deze Overeenkomst inclusief bijlagen is opgesteld, zal Opdrachtgever Opdrachtnemer een schriftelijke deelopdracht verstrekken.</w:t>
      </w:r>
    </w:p>
    <w:p w14:paraId="4D8B49E1" w14:textId="1BA19E34" w:rsidR="00F5293C" w:rsidRDefault="00F5293C" w:rsidP="00F5293C">
      <w:pPr>
        <w:tabs>
          <w:tab w:val="left" w:pos="1256"/>
        </w:tabs>
        <w:ind w:left="993" w:hanging="284"/>
      </w:pPr>
      <w:r w:rsidRPr="00F5293C">
        <w:t xml:space="preserve"> e. </w:t>
      </w:r>
      <w:r w:rsidR="00C9659F">
        <w:tab/>
      </w:r>
      <w:r w:rsidRPr="00F5293C">
        <w:t>Opdrachtnemer zal op zo kort mogelijke termijn doch uiterlijk binnen drie (3) werkdagen na opdrachtverstrekking als bedoeld in sub d. hiervoor, Opdrachtgever schriftelijk berichten omtrent de gegevens en/of bescheiden die Opdrachtnemer (eventueel) verder nog nodig heeft met betrekking tot de juiste uitvoering van deze Overeenkomst en/of de deelopdracht. In geval Opdrachtnemer een en ander nalaat komt hem nimmer een beroep en/of verweer gegrond op informatieplicht schending door Opdrachtgever toe.</w:t>
      </w:r>
    </w:p>
    <w:p w14:paraId="11A44B26" w14:textId="77777777" w:rsidR="00F5293C" w:rsidRDefault="00F5293C" w:rsidP="00F5293C"/>
    <w:p w14:paraId="1B78BD47" w14:textId="34207399" w:rsidR="00F5293C" w:rsidRDefault="00C9659F" w:rsidP="00D13EAA">
      <w:pPr>
        <w:numPr>
          <w:ilvl w:val="0"/>
          <w:numId w:val="16"/>
        </w:numPr>
      </w:pPr>
      <w:r>
        <w:t>E</w:t>
      </w:r>
      <w:r w:rsidRPr="00C9659F">
        <w:t>r bestaat geen afnameverplichting voor Opdrachtgever</w:t>
      </w:r>
      <w:r>
        <w:t>.</w:t>
      </w:r>
    </w:p>
    <w:p w14:paraId="1B4754CC" w14:textId="77777777" w:rsidR="00C9659F" w:rsidRDefault="00C9659F" w:rsidP="00C9659F">
      <w:pPr>
        <w:ind w:left="720"/>
      </w:pPr>
    </w:p>
    <w:p w14:paraId="77076B65" w14:textId="77360F72" w:rsidR="00C9659F" w:rsidRDefault="00C9659F" w:rsidP="00D13EAA">
      <w:pPr>
        <w:numPr>
          <w:ilvl w:val="0"/>
          <w:numId w:val="16"/>
        </w:numPr>
      </w:pPr>
      <w:r w:rsidRPr="00C9659F">
        <w:t>Opdrachtgever verleent geen omzetgarantie aan Opdrachtnemer.</w:t>
      </w:r>
    </w:p>
    <w:p w14:paraId="28EBDB9B" w14:textId="1A8CCB16" w:rsidR="00D13EAA" w:rsidRPr="007D08AE" w:rsidRDefault="00D13EAA" w:rsidP="00D13EAA"/>
    <w:p w14:paraId="7B5482A0" w14:textId="5B974635" w:rsidR="00D13EAA" w:rsidRDefault="00D13EAA" w:rsidP="00D13EAA">
      <w:pPr>
        <w:rPr>
          <w:b/>
        </w:rPr>
      </w:pPr>
      <w:r w:rsidRPr="007D08AE">
        <w:rPr>
          <w:b/>
        </w:rPr>
        <w:t>Artikel 3</w:t>
      </w:r>
      <w:r w:rsidRPr="007D08AE">
        <w:rPr>
          <w:b/>
        </w:rPr>
        <w:tab/>
      </w:r>
      <w:r w:rsidR="003C41E1" w:rsidRPr="003C41E1">
        <w:rPr>
          <w:b/>
        </w:rPr>
        <w:t>Duur van deze overeenkomst</w:t>
      </w:r>
    </w:p>
    <w:p w14:paraId="359A2D84" w14:textId="77777777" w:rsidR="00DB1120" w:rsidRPr="007D08AE" w:rsidRDefault="00DB1120" w:rsidP="00D13EAA">
      <w:pPr>
        <w:rPr>
          <w:b/>
        </w:rPr>
      </w:pPr>
    </w:p>
    <w:p w14:paraId="2161B927" w14:textId="32543E5C" w:rsidR="000B546B" w:rsidRPr="000B546B" w:rsidRDefault="00D13EAA" w:rsidP="003C41E1">
      <w:pPr>
        <w:pStyle w:val="Geenafstand"/>
        <w:rPr>
          <w:rFonts w:cs="Arial"/>
        </w:rPr>
      </w:pPr>
      <w:r w:rsidRPr="00923BBF">
        <w:rPr>
          <w:rFonts w:cs="Arial"/>
        </w:rPr>
        <w:t xml:space="preserve">De overeenkomst gaat in op 1 </w:t>
      </w:r>
      <w:r w:rsidR="00752374">
        <w:rPr>
          <w:rFonts w:cs="Arial"/>
        </w:rPr>
        <w:t>januari</w:t>
      </w:r>
      <w:r w:rsidRPr="00923BBF">
        <w:rPr>
          <w:rFonts w:cs="Arial"/>
        </w:rPr>
        <w:t xml:space="preserve"> 202</w:t>
      </w:r>
      <w:r w:rsidR="00752374">
        <w:rPr>
          <w:rFonts w:cs="Arial"/>
        </w:rPr>
        <w:t>6</w:t>
      </w:r>
      <w:r w:rsidRPr="00923BBF">
        <w:rPr>
          <w:rFonts w:cs="Arial"/>
        </w:rPr>
        <w:t xml:space="preserve"> voor de duur van </w:t>
      </w:r>
      <w:r>
        <w:rPr>
          <w:rFonts w:cs="Arial"/>
        </w:rPr>
        <w:t>2</w:t>
      </w:r>
      <w:r w:rsidR="00752374">
        <w:rPr>
          <w:rFonts w:cs="Arial"/>
        </w:rPr>
        <w:t>4</w:t>
      </w:r>
      <w:r w:rsidR="004C19DA">
        <w:rPr>
          <w:rFonts w:cs="Arial"/>
        </w:rPr>
        <w:t xml:space="preserve"> maanden</w:t>
      </w:r>
      <w:r w:rsidRPr="00923BBF">
        <w:rPr>
          <w:rFonts w:cs="Arial"/>
        </w:rPr>
        <w:t>.</w:t>
      </w:r>
      <w:bookmarkStart w:id="2" w:name="_Hlk158035968"/>
      <w:r w:rsidRPr="00923BBF">
        <w:rPr>
          <w:rFonts w:cs="Arial"/>
        </w:rPr>
        <w:t xml:space="preserve"> </w:t>
      </w:r>
      <w:bookmarkEnd w:id="2"/>
      <w:r w:rsidR="00420274">
        <w:rPr>
          <w:rFonts w:cs="Arial"/>
        </w:rPr>
        <w:t>De overeenkomst loopt van rechtswege af op 31 december 202</w:t>
      </w:r>
      <w:r w:rsidR="00CD7647">
        <w:rPr>
          <w:rFonts w:cs="Arial"/>
        </w:rPr>
        <w:t>7</w:t>
      </w:r>
      <w:r w:rsidR="000B546B">
        <w:rPr>
          <w:rFonts w:cs="Arial"/>
        </w:rPr>
        <w:t xml:space="preserve"> met twee maal een eenzijdige verlengoptie door de gemeente van twee keer een jaar. De maximale contractduur inclusief verlengingen is vier jaar en aldus van rechtswege eindigend op 31 december 2029.</w:t>
      </w:r>
    </w:p>
    <w:p w14:paraId="073C236C" w14:textId="77777777" w:rsidR="00D13EAA" w:rsidRPr="007D08AE" w:rsidRDefault="00D13EAA" w:rsidP="00D13EAA">
      <w:pPr>
        <w:rPr>
          <w:rFonts w:cs="Times New Roman"/>
          <w:szCs w:val="20"/>
        </w:rPr>
      </w:pPr>
    </w:p>
    <w:p w14:paraId="29278C73" w14:textId="77777777" w:rsidR="00D13EAA" w:rsidRDefault="00D13EAA" w:rsidP="00D13EAA">
      <w:pPr>
        <w:rPr>
          <w:b/>
        </w:rPr>
      </w:pPr>
      <w:r w:rsidRPr="007D08AE">
        <w:rPr>
          <w:b/>
        </w:rPr>
        <w:t xml:space="preserve">Artikel </w:t>
      </w:r>
      <w:r>
        <w:rPr>
          <w:b/>
        </w:rPr>
        <w:t>4</w:t>
      </w:r>
      <w:r w:rsidRPr="007D08AE">
        <w:rPr>
          <w:b/>
        </w:rPr>
        <w:tab/>
        <w:t>Algemene voorwaarden</w:t>
      </w:r>
    </w:p>
    <w:p w14:paraId="4843A5A9" w14:textId="77777777" w:rsidR="00DB1120" w:rsidRPr="007D08AE" w:rsidRDefault="00DB1120" w:rsidP="00D13EAA"/>
    <w:p w14:paraId="6D43E3AD" w14:textId="77777777" w:rsidR="00D13EAA" w:rsidRPr="007D08AE" w:rsidRDefault="00D13EAA" w:rsidP="00D13EAA">
      <w:pPr>
        <w:numPr>
          <w:ilvl w:val="0"/>
          <w:numId w:val="18"/>
        </w:numPr>
      </w:pPr>
      <w:r w:rsidRPr="007D08AE">
        <w:rPr>
          <w:rFonts w:cs="Arial"/>
        </w:rPr>
        <w:t>De Uniforme Administratieve Voorwaarden voor de uitvoering van werken en van technische installatiewerken 2012 (UAV  2012) zijn van toepassing op deze raamovereenkomst.</w:t>
      </w:r>
    </w:p>
    <w:p w14:paraId="60826420" w14:textId="2E964B48" w:rsidR="00D13EAA" w:rsidRPr="00AA73AC" w:rsidRDefault="00D13EAA" w:rsidP="00AA73AC">
      <w:pPr>
        <w:numPr>
          <w:ilvl w:val="0"/>
          <w:numId w:val="18"/>
        </w:numPr>
        <w:rPr>
          <w:rFonts w:cs="Arial"/>
        </w:rPr>
      </w:pPr>
      <w:r w:rsidRPr="007D08AE">
        <w:rPr>
          <w:rFonts w:cs="Arial"/>
        </w:rPr>
        <w:t xml:space="preserve">Met uitzondering van § 49, Beslechting van de geschillen, deze worden </w:t>
      </w:r>
      <w:r w:rsidR="00AA73AC" w:rsidRPr="00AA73AC">
        <w:rPr>
          <w:rFonts w:cs="Arial"/>
        </w:rPr>
        <w:t>beslecht door de bevoegde rechter in het arrondissement van rechtbank Amsterdam.</w:t>
      </w:r>
      <w:r w:rsidRPr="00AA73AC">
        <w:rPr>
          <w:rFonts w:cs="Arial"/>
        </w:rPr>
        <w:t xml:space="preserve"> </w:t>
      </w:r>
    </w:p>
    <w:p w14:paraId="0547F845" w14:textId="77777777" w:rsidR="00D13EAA" w:rsidRDefault="00D13EAA" w:rsidP="00D13EAA">
      <w:pPr>
        <w:numPr>
          <w:ilvl w:val="0"/>
          <w:numId w:val="18"/>
        </w:numPr>
        <w:rPr>
          <w:rFonts w:cs="Arial"/>
        </w:rPr>
      </w:pPr>
      <w:r w:rsidRPr="007D08AE">
        <w:rPr>
          <w:rFonts w:cs="Arial"/>
        </w:rPr>
        <w:t>De algemene (</w:t>
      </w:r>
      <w:proofErr w:type="spellStart"/>
      <w:r w:rsidRPr="007D08AE">
        <w:rPr>
          <w:rFonts w:cs="Arial"/>
        </w:rPr>
        <w:t>leverings</w:t>
      </w:r>
      <w:proofErr w:type="spellEnd"/>
      <w:r w:rsidRPr="007D08AE">
        <w:rPr>
          <w:rFonts w:cs="Arial"/>
        </w:rPr>
        <w:t>) voorwaarden en andere voorwaarden van Opdrachtnemer zijn door Partijen uitdrukkelijk niet van toepassing verklaard op deze overeenkomst.</w:t>
      </w:r>
    </w:p>
    <w:p w14:paraId="13693211" w14:textId="77777777" w:rsidR="00982AD5" w:rsidRDefault="00982AD5" w:rsidP="00982AD5">
      <w:pPr>
        <w:rPr>
          <w:rFonts w:cs="Arial"/>
        </w:rPr>
      </w:pPr>
    </w:p>
    <w:p w14:paraId="6B8E5AAE" w14:textId="600CF367" w:rsidR="00982AD5" w:rsidRDefault="00982AD5" w:rsidP="00982AD5">
      <w:pPr>
        <w:rPr>
          <w:rFonts w:cs="Arial"/>
          <w:b/>
          <w:bCs/>
        </w:rPr>
      </w:pPr>
      <w:r w:rsidRPr="00982AD5">
        <w:rPr>
          <w:rFonts w:cs="Arial"/>
          <w:b/>
          <w:bCs/>
        </w:rPr>
        <w:t xml:space="preserve">Artikel 5 </w:t>
      </w:r>
      <w:r>
        <w:rPr>
          <w:rFonts w:cs="Arial"/>
          <w:b/>
          <w:bCs/>
        </w:rPr>
        <w:tab/>
      </w:r>
      <w:r w:rsidRPr="00982AD5">
        <w:rPr>
          <w:rFonts w:cs="Arial"/>
          <w:b/>
          <w:bCs/>
        </w:rPr>
        <w:t>Vergoeding(-en)</w:t>
      </w:r>
    </w:p>
    <w:p w14:paraId="6E41966E" w14:textId="77777777" w:rsidR="00DB1120" w:rsidRPr="00982AD5" w:rsidRDefault="00DB1120" w:rsidP="00982AD5">
      <w:pPr>
        <w:rPr>
          <w:rFonts w:cs="Arial"/>
          <w:b/>
          <w:bCs/>
        </w:rPr>
      </w:pPr>
    </w:p>
    <w:p w14:paraId="1C5C1AA3" w14:textId="61A19D08" w:rsidR="00F24AD5" w:rsidRDefault="00F24AD5" w:rsidP="00F24AD5">
      <w:pPr>
        <w:ind w:left="709" w:hanging="331"/>
        <w:rPr>
          <w:rFonts w:cs="Arial"/>
        </w:rPr>
      </w:pPr>
      <w:r w:rsidRPr="00F24AD5">
        <w:rPr>
          <w:rFonts w:cs="Arial"/>
        </w:rPr>
        <w:t xml:space="preserve">1. </w:t>
      </w:r>
      <w:r>
        <w:rPr>
          <w:rFonts w:cs="Arial"/>
        </w:rPr>
        <w:tab/>
      </w:r>
      <w:r w:rsidRPr="00F24AD5">
        <w:rPr>
          <w:rFonts w:cs="Arial"/>
        </w:rPr>
        <w:t>De basis van de door Opdrachtgever in verband met ‘de Werken’ aan Opdrachtnemer verschuldigde vergoeding(-en) is vastgelegd in Inschrijving van opdrachtnemer</w:t>
      </w:r>
      <w:r>
        <w:rPr>
          <w:rFonts w:cs="Arial"/>
        </w:rPr>
        <w:t xml:space="preserve">, </w:t>
      </w:r>
      <w:r w:rsidRPr="00F24AD5">
        <w:rPr>
          <w:rFonts w:cs="Arial"/>
        </w:rPr>
        <w:t xml:space="preserve">bijlage 4 van deze Overeenkomst genoemde offerte. </w:t>
      </w:r>
    </w:p>
    <w:p w14:paraId="249B79D4" w14:textId="62C31DD4" w:rsidR="00F24AD5" w:rsidRDefault="00F24AD5" w:rsidP="00F24AD5">
      <w:pPr>
        <w:ind w:left="709" w:hanging="331"/>
        <w:rPr>
          <w:rFonts w:cs="Arial"/>
        </w:rPr>
      </w:pPr>
      <w:r w:rsidRPr="00F24AD5">
        <w:rPr>
          <w:rFonts w:cs="Arial"/>
        </w:rPr>
        <w:t>2.</w:t>
      </w:r>
      <w:r>
        <w:rPr>
          <w:rFonts w:cs="Arial"/>
        </w:rPr>
        <w:tab/>
      </w:r>
      <w:r w:rsidRPr="00F24AD5">
        <w:rPr>
          <w:rFonts w:cs="Arial"/>
        </w:rPr>
        <w:t xml:space="preserve">De in lid 1 vermelde vergoeding(-en) zijn vast voor de gehele duur van de overeenkomst, inclusief eventuele verlengingen. </w:t>
      </w:r>
    </w:p>
    <w:p w14:paraId="71BCBA47" w14:textId="595715D8" w:rsidR="00982AD5" w:rsidRDefault="00F24AD5" w:rsidP="00F24AD5">
      <w:pPr>
        <w:ind w:left="709" w:hanging="331"/>
        <w:rPr>
          <w:rFonts w:cs="Arial"/>
        </w:rPr>
      </w:pPr>
      <w:r w:rsidRPr="00F24AD5">
        <w:rPr>
          <w:rFonts w:cs="Arial"/>
        </w:rPr>
        <w:lastRenderedPageBreak/>
        <w:t>3.</w:t>
      </w:r>
      <w:r>
        <w:rPr>
          <w:rFonts w:cs="Arial"/>
        </w:rPr>
        <w:tab/>
      </w:r>
      <w:r w:rsidRPr="00F24AD5">
        <w:rPr>
          <w:rFonts w:cs="Arial"/>
        </w:rPr>
        <w:t>Schriftelijk overeengekomen indexeringen tussen Opdrachtgever en Opdrachtnemer zijn op de overeengekomen vergoeding(-en) als bedoeld in artikel 5, lid 1 van toepassing.</w:t>
      </w:r>
    </w:p>
    <w:p w14:paraId="58F4DD6D" w14:textId="77777777" w:rsidR="00982AD5" w:rsidRPr="007D08AE" w:rsidRDefault="00982AD5" w:rsidP="00982AD5">
      <w:pPr>
        <w:rPr>
          <w:rFonts w:cs="Arial"/>
        </w:rPr>
      </w:pPr>
    </w:p>
    <w:p w14:paraId="350C1DF9" w14:textId="77777777" w:rsidR="00D13EAA" w:rsidRPr="007D08AE" w:rsidRDefault="00D13EAA" w:rsidP="00D13EAA">
      <w:pPr>
        <w:ind w:left="708" w:hanging="708"/>
        <w:rPr>
          <w:rFonts w:cs="Times New Roman"/>
          <w:szCs w:val="20"/>
        </w:rPr>
      </w:pPr>
    </w:p>
    <w:p w14:paraId="36F8C662" w14:textId="0FA95E68" w:rsidR="00DB1120" w:rsidRDefault="00DB1120" w:rsidP="00DB1120">
      <w:pPr>
        <w:ind w:left="284" w:hanging="284"/>
        <w:rPr>
          <w:b/>
        </w:rPr>
      </w:pPr>
      <w:r w:rsidRPr="00DB1120">
        <w:rPr>
          <w:b/>
        </w:rPr>
        <w:t xml:space="preserve">Artikel </w:t>
      </w:r>
      <w:r>
        <w:rPr>
          <w:b/>
        </w:rPr>
        <w:t>7</w:t>
      </w:r>
      <w:r>
        <w:rPr>
          <w:b/>
        </w:rPr>
        <w:tab/>
      </w:r>
      <w:proofErr w:type="spellStart"/>
      <w:r w:rsidRPr="00DB1120">
        <w:rPr>
          <w:b/>
        </w:rPr>
        <w:t>Onderaanneming</w:t>
      </w:r>
      <w:proofErr w:type="spellEnd"/>
    </w:p>
    <w:p w14:paraId="37DEE383" w14:textId="77777777" w:rsidR="00DB1120" w:rsidRPr="00DB1120" w:rsidRDefault="00DB1120" w:rsidP="00DB1120">
      <w:pPr>
        <w:ind w:left="284" w:hanging="284"/>
        <w:rPr>
          <w:b/>
        </w:rPr>
      </w:pPr>
    </w:p>
    <w:p w14:paraId="10E28C01" w14:textId="77777777" w:rsidR="00DB1120" w:rsidRDefault="00DB1120" w:rsidP="00DB1120">
      <w:pPr>
        <w:ind w:left="700" w:hanging="308"/>
        <w:rPr>
          <w:bCs/>
        </w:rPr>
      </w:pPr>
      <w:r w:rsidRPr="00DB1120">
        <w:rPr>
          <w:bCs/>
        </w:rPr>
        <w:t>1.</w:t>
      </w:r>
      <w:r>
        <w:rPr>
          <w:bCs/>
        </w:rPr>
        <w:tab/>
      </w:r>
      <w:r w:rsidRPr="00DB1120">
        <w:rPr>
          <w:bCs/>
        </w:rPr>
        <w:t>De inschakeling van (een) bij ondertekening van deze Overeenkomst voor Opdrachtgever niet bekende onderaannemer(s) door Opdrachtnemer behoeft de voorafgaande schriftelijke goedkeuring van Opdrachtgever.</w:t>
      </w:r>
    </w:p>
    <w:p w14:paraId="6F818E55" w14:textId="3FEBA8DE" w:rsidR="00DB1120" w:rsidRDefault="00DB1120" w:rsidP="00DB1120">
      <w:pPr>
        <w:ind w:left="700" w:hanging="308"/>
        <w:rPr>
          <w:b/>
        </w:rPr>
      </w:pPr>
      <w:r w:rsidRPr="00DB1120">
        <w:rPr>
          <w:bCs/>
        </w:rPr>
        <w:t>2.</w:t>
      </w:r>
      <w:r>
        <w:rPr>
          <w:bCs/>
        </w:rPr>
        <w:tab/>
      </w:r>
      <w:r w:rsidRPr="00DB1120">
        <w:rPr>
          <w:bCs/>
        </w:rPr>
        <w:t>Opdrachtgever onthoudt zijn goedkeuring niet op onredelijke gronden. Aan de goedkeuring kan Opdrachtgever voorwaarden verbinden.</w:t>
      </w:r>
    </w:p>
    <w:p w14:paraId="1539D685" w14:textId="77777777" w:rsidR="00DB1120" w:rsidRDefault="00DB1120" w:rsidP="00D13EAA">
      <w:pPr>
        <w:ind w:left="284" w:hanging="284"/>
        <w:rPr>
          <w:b/>
        </w:rPr>
      </w:pPr>
    </w:p>
    <w:p w14:paraId="2CE6A80F" w14:textId="1DD95C91" w:rsidR="00D13EAA" w:rsidRDefault="00D13EAA" w:rsidP="00D13EAA">
      <w:pPr>
        <w:ind w:left="284" w:hanging="284"/>
        <w:rPr>
          <w:b/>
        </w:rPr>
      </w:pPr>
      <w:r w:rsidRPr="007D08AE">
        <w:rPr>
          <w:b/>
        </w:rPr>
        <w:t xml:space="preserve">Artikel </w:t>
      </w:r>
      <w:r w:rsidR="00DB1120">
        <w:rPr>
          <w:b/>
        </w:rPr>
        <w:t>8</w:t>
      </w:r>
      <w:r w:rsidRPr="007D08AE">
        <w:rPr>
          <w:b/>
        </w:rPr>
        <w:tab/>
        <w:t>Bijlagen (bijgevoegd en/of onder verwijzing naar)</w:t>
      </w:r>
    </w:p>
    <w:p w14:paraId="0F8425FE" w14:textId="77777777" w:rsidR="00DB1120" w:rsidRPr="007D08AE" w:rsidRDefault="00DB1120" w:rsidP="00D13EAA">
      <w:pPr>
        <w:ind w:left="284" w:hanging="284"/>
      </w:pPr>
    </w:p>
    <w:p w14:paraId="27CA0FAF" w14:textId="77777777" w:rsidR="00D13EAA" w:rsidRDefault="00D13EAA" w:rsidP="00D13EAA">
      <w:pPr>
        <w:numPr>
          <w:ilvl w:val="0"/>
          <w:numId w:val="19"/>
        </w:numPr>
        <w:rPr>
          <w:b/>
        </w:rPr>
      </w:pPr>
      <w:r>
        <w:rPr>
          <w:spacing w:val="-2"/>
        </w:rPr>
        <w:t>De bijlagen als genoemd in artikel 1 van deze aanneemovereenkomst zijn van toepassing op deze aanneemovereenkomst. Ingeval van strijdigheid tussen de bepalingen in de documenten van de bijlagen geldt het volgende:</w:t>
      </w:r>
    </w:p>
    <w:p w14:paraId="1567018D" w14:textId="3FF5CBA2" w:rsidR="00D13EAA" w:rsidRPr="007D08AE" w:rsidRDefault="00D13EAA" w:rsidP="00420274">
      <w:pPr>
        <w:ind w:left="708"/>
        <w:rPr>
          <w:b/>
        </w:rPr>
      </w:pPr>
      <w:r>
        <w:rPr>
          <w:spacing w:val="-2"/>
        </w:rPr>
        <w:t>De bepalingen gesteld in deze aanneemovereenkomst zijn leidend. Hierbij geldt de volgende prevalerende volgorde:</w:t>
      </w:r>
    </w:p>
    <w:p w14:paraId="27DDBEC3" w14:textId="77777777" w:rsidR="00E475A3" w:rsidRDefault="00E475A3" w:rsidP="00E475A3">
      <w:pPr>
        <w:pStyle w:val="Lijstalinea"/>
        <w:numPr>
          <w:ilvl w:val="1"/>
          <w:numId w:val="20"/>
        </w:numPr>
        <w:rPr>
          <w:bCs/>
        </w:rPr>
      </w:pPr>
      <w:bookmarkStart w:id="3" w:name="_Hlk158035550"/>
      <w:r w:rsidRPr="009040D7">
        <w:rPr>
          <w:bCs/>
        </w:rPr>
        <w:t>De overeenkomst: dit document;</w:t>
      </w:r>
    </w:p>
    <w:p w14:paraId="00EC06A0" w14:textId="77777777" w:rsidR="00E475A3" w:rsidRDefault="00E475A3" w:rsidP="00E475A3">
      <w:pPr>
        <w:pStyle w:val="Lijstalinea"/>
        <w:numPr>
          <w:ilvl w:val="1"/>
          <w:numId w:val="20"/>
        </w:numPr>
        <w:rPr>
          <w:bCs/>
        </w:rPr>
      </w:pPr>
      <w:r w:rsidRPr="00E475A3">
        <w:rPr>
          <w:bCs/>
        </w:rPr>
        <w:t>UAV 2012</w:t>
      </w:r>
    </w:p>
    <w:p w14:paraId="79C6DC0C" w14:textId="77777777" w:rsidR="00E475A3" w:rsidRPr="00E475A3" w:rsidRDefault="00E475A3" w:rsidP="00E475A3">
      <w:pPr>
        <w:pStyle w:val="Lijstalinea"/>
        <w:numPr>
          <w:ilvl w:val="1"/>
          <w:numId w:val="20"/>
        </w:numPr>
        <w:rPr>
          <w:bCs/>
        </w:rPr>
      </w:pPr>
      <w:r w:rsidRPr="00E475A3">
        <w:rPr>
          <w:bCs/>
        </w:rPr>
        <w:t>De Gunningsleidraad. Ten aanzien van de Gunningsleidraad geldt de volgende rangorde:</w:t>
      </w:r>
    </w:p>
    <w:p w14:paraId="5CF4B3D7" w14:textId="77777777" w:rsidR="00E475A3" w:rsidRPr="009040D7" w:rsidRDefault="00E475A3" w:rsidP="00E475A3">
      <w:pPr>
        <w:pStyle w:val="Lijstalinea"/>
        <w:numPr>
          <w:ilvl w:val="2"/>
          <w:numId w:val="20"/>
        </w:numPr>
        <w:rPr>
          <w:bCs/>
        </w:rPr>
      </w:pPr>
      <w:r w:rsidRPr="009040D7">
        <w:rPr>
          <w:bCs/>
        </w:rPr>
        <w:t>Nota van inlichtingen;</w:t>
      </w:r>
    </w:p>
    <w:p w14:paraId="32A431AC" w14:textId="6E9304F0" w:rsidR="00E475A3" w:rsidRPr="009040D7" w:rsidRDefault="00E475A3" w:rsidP="00E475A3">
      <w:pPr>
        <w:pStyle w:val="Lijstalinea"/>
        <w:numPr>
          <w:ilvl w:val="2"/>
          <w:numId w:val="20"/>
        </w:numPr>
        <w:rPr>
          <w:bCs/>
        </w:rPr>
      </w:pPr>
      <w:r w:rsidRPr="009040D7">
        <w:rPr>
          <w:bCs/>
        </w:rPr>
        <w:t>Bestek</w:t>
      </w:r>
      <w:r w:rsidR="00420274" w:rsidRPr="00420274">
        <w:rPr>
          <w:bCs/>
        </w:rPr>
        <w:t xml:space="preserve"> </w:t>
      </w:r>
      <w:r w:rsidR="00420274">
        <w:rPr>
          <w:bCs/>
        </w:rPr>
        <w:t>en bijlagen van het bestek</w:t>
      </w:r>
      <w:r w:rsidRPr="009040D7">
        <w:rPr>
          <w:bCs/>
        </w:rPr>
        <w:t>;</w:t>
      </w:r>
    </w:p>
    <w:p w14:paraId="601262E8" w14:textId="77777777" w:rsidR="00E475A3" w:rsidRPr="009040D7" w:rsidRDefault="00E475A3" w:rsidP="00E475A3">
      <w:pPr>
        <w:pStyle w:val="Lijstalinea"/>
        <w:numPr>
          <w:ilvl w:val="2"/>
          <w:numId w:val="20"/>
        </w:numPr>
        <w:rPr>
          <w:bCs/>
        </w:rPr>
      </w:pPr>
      <w:r w:rsidRPr="009040D7">
        <w:rPr>
          <w:bCs/>
        </w:rPr>
        <w:t>Gunningsleidraad;</w:t>
      </w:r>
    </w:p>
    <w:p w14:paraId="3C694CCD" w14:textId="77777777" w:rsidR="00E475A3" w:rsidRPr="009040D7" w:rsidRDefault="00E475A3" w:rsidP="00E475A3">
      <w:pPr>
        <w:pStyle w:val="Lijstalinea"/>
        <w:numPr>
          <w:ilvl w:val="2"/>
          <w:numId w:val="20"/>
        </w:numPr>
        <w:rPr>
          <w:bCs/>
        </w:rPr>
      </w:pPr>
      <w:r w:rsidRPr="009040D7">
        <w:rPr>
          <w:bCs/>
        </w:rPr>
        <w:t>Bijlagen bij de Gunningsleidraad.</w:t>
      </w:r>
    </w:p>
    <w:p w14:paraId="2EB42B3E" w14:textId="77777777" w:rsidR="00E475A3" w:rsidRPr="009040D7" w:rsidRDefault="00E475A3" w:rsidP="00E475A3">
      <w:pPr>
        <w:ind w:left="1416"/>
        <w:rPr>
          <w:bCs/>
          <w:i/>
          <w:iCs/>
        </w:rPr>
      </w:pPr>
      <w:r w:rsidRPr="009040D7">
        <w:rPr>
          <w:bCs/>
          <w:i/>
          <w:iCs/>
        </w:rPr>
        <w:t>Nieuwe documenten prevaleren boven oudere documenten van dezelfde soort.</w:t>
      </w:r>
    </w:p>
    <w:p w14:paraId="50EBAA09" w14:textId="77777777" w:rsidR="00E475A3" w:rsidRPr="009040D7" w:rsidRDefault="00E475A3" w:rsidP="00E475A3">
      <w:pPr>
        <w:pStyle w:val="Lijstalinea"/>
        <w:numPr>
          <w:ilvl w:val="1"/>
          <w:numId w:val="20"/>
        </w:numPr>
        <w:rPr>
          <w:b/>
        </w:rPr>
      </w:pPr>
      <w:r w:rsidRPr="009040D7">
        <w:rPr>
          <w:bCs/>
        </w:rPr>
        <w:t>Inschrijving van Opdrachtnemer</w:t>
      </w:r>
      <w:r>
        <w:rPr>
          <w:b/>
        </w:rPr>
        <w:t>.</w:t>
      </w:r>
    </w:p>
    <w:bookmarkEnd w:id="3"/>
    <w:p w14:paraId="2BB3317A" w14:textId="77777777" w:rsidR="00D13EAA" w:rsidRDefault="00D13EAA" w:rsidP="00D13EAA">
      <w:pPr>
        <w:rPr>
          <w:b/>
        </w:rPr>
      </w:pPr>
    </w:p>
    <w:p w14:paraId="2A9C60BB" w14:textId="43007A6E" w:rsidR="00D13EAA" w:rsidRDefault="00D13EAA" w:rsidP="00AA73AC">
      <w:pPr>
        <w:spacing w:after="160" w:line="259" w:lineRule="auto"/>
        <w:rPr>
          <w:b/>
        </w:rPr>
      </w:pPr>
      <w:r>
        <w:rPr>
          <w:b/>
        </w:rPr>
        <w:t>Aldus overeengekomen en in tweevoud opgemaakt d.d. _ _ - _ _ - 202</w:t>
      </w:r>
      <w:r w:rsidR="00114381">
        <w:rPr>
          <w:b/>
        </w:rPr>
        <w:t>5</w:t>
      </w:r>
      <w:r>
        <w:rPr>
          <w:b/>
        </w:rPr>
        <w:t xml:space="preserve"> te </w:t>
      </w:r>
    </w:p>
    <w:p w14:paraId="4C37A300" w14:textId="77777777" w:rsidR="00D13EAA" w:rsidRDefault="00D13EAA" w:rsidP="00D13EAA"/>
    <w:tbl>
      <w:tblPr>
        <w:tblW w:w="0" w:type="auto"/>
        <w:tblInd w:w="70" w:type="dxa"/>
        <w:tblLayout w:type="fixed"/>
        <w:tblCellMar>
          <w:left w:w="70" w:type="dxa"/>
          <w:right w:w="70" w:type="dxa"/>
        </w:tblCellMar>
        <w:tblLook w:val="04A0" w:firstRow="1" w:lastRow="0" w:firstColumn="1" w:lastColumn="0" w:noHBand="0" w:noVBand="1"/>
      </w:tblPr>
      <w:tblGrid>
        <w:gridCol w:w="4395"/>
        <w:gridCol w:w="4676"/>
      </w:tblGrid>
      <w:tr w:rsidR="00D13EAA" w14:paraId="5074BF05" w14:textId="77777777" w:rsidTr="00293B21">
        <w:tc>
          <w:tcPr>
            <w:tcW w:w="4395" w:type="dxa"/>
          </w:tcPr>
          <w:p w14:paraId="0D7520A7" w14:textId="77777777" w:rsidR="00D13EAA" w:rsidRDefault="00D13EAA" w:rsidP="00293B21">
            <w:pPr>
              <w:jc w:val="both"/>
            </w:pPr>
            <w:r>
              <w:t xml:space="preserve">De Opdrachtgever </w:t>
            </w:r>
          </w:p>
          <w:p w14:paraId="61725E7D" w14:textId="77777777" w:rsidR="00D13EAA" w:rsidRDefault="00D13EAA" w:rsidP="00293B21">
            <w:pPr>
              <w:jc w:val="both"/>
            </w:pPr>
            <w:r>
              <w:t>Voor deze:</w:t>
            </w:r>
          </w:p>
          <w:p w14:paraId="7B9FC79C" w14:textId="4B5FC4C0" w:rsidR="00D13EAA" w:rsidRDefault="00D13EAA" w:rsidP="00293B21">
            <w:pPr>
              <w:jc w:val="both"/>
            </w:pPr>
            <w:r>
              <w:t>Dhr. P.</w:t>
            </w:r>
            <w:r w:rsidR="000003F0">
              <w:t>M</w:t>
            </w:r>
            <w:r>
              <w:t xml:space="preserve"> Louwerse </w:t>
            </w:r>
          </w:p>
          <w:p w14:paraId="3BB9A295" w14:textId="77777777" w:rsidR="00D13EAA" w:rsidRDefault="00D13EAA" w:rsidP="00293B21">
            <w:pPr>
              <w:jc w:val="both"/>
            </w:pPr>
          </w:p>
        </w:tc>
        <w:tc>
          <w:tcPr>
            <w:tcW w:w="4676" w:type="dxa"/>
            <w:hideMark/>
          </w:tcPr>
          <w:p w14:paraId="5B9F1228" w14:textId="77777777" w:rsidR="00D13EAA" w:rsidRDefault="00D13EAA" w:rsidP="00293B21">
            <w:pPr>
              <w:jc w:val="both"/>
            </w:pPr>
            <w:r>
              <w:t>De Opdrachtnemer</w:t>
            </w:r>
          </w:p>
          <w:p w14:paraId="0088752E" w14:textId="77777777" w:rsidR="00D13EAA" w:rsidRDefault="00D13EAA" w:rsidP="00293B21">
            <w:pPr>
              <w:jc w:val="both"/>
            </w:pPr>
            <w:r>
              <w:t>Voor deze:</w:t>
            </w:r>
          </w:p>
          <w:p w14:paraId="0E0427BA" w14:textId="1C29A73F" w:rsidR="00D13EAA" w:rsidRDefault="00114381" w:rsidP="00293B21">
            <w:pPr>
              <w:jc w:val="both"/>
            </w:pPr>
            <w:r>
              <w:t>&lt;&lt; naam &gt;&gt;</w:t>
            </w:r>
          </w:p>
        </w:tc>
      </w:tr>
      <w:tr w:rsidR="00D13EAA" w14:paraId="772A865C" w14:textId="77777777" w:rsidTr="00293B21">
        <w:tc>
          <w:tcPr>
            <w:tcW w:w="4395" w:type="dxa"/>
          </w:tcPr>
          <w:p w14:paraId="29D10DDA" w14:textId="77777777" w:rsidR="00D13EAA" w:rsidRDefault="00D13EAA" w:rsidP="00293B21">
            <w:pPr>
              <w:jc w:val="both"/>
            </w:pPr>
          </w:p>
          <w:p w14:paraId="540D3D0F" w14:textId="77777777" w:rsidR="00D13EAA" w:rsidRDefault="00D13EAA" w:rsidP="00293B21">
            <w:pPr>
              <w:jc w:val="both"/>
            </w:pPr>
          </w:p>
        </w:tc>
        <w:tc>
          <w:tcPr>
            <w:tcW w:w="4676" w:type="dxa"/>
          </w:tcPr>
          <w:p w14:paraId="1AEC52A0" w14:textId="77777777" w:rsidR="00D13EAA" w:rsidRDefault="00D13EAA" w:rsidP="00293B21">
            <w:pPr>
              <w:jc w:val="both"/>
            </w:pPr>
          </w:p>
        </w:tc>
      </w:tr>
      <w:tr w:rsidR="00D13EAA" w14:paraId="5E1661F4" w14:textId="77777777" w:rsidTr="00293B21">
        <w:tc>
          <w:tcPr>
            <w:tcW w:w="4395" w:type="dxa"/>
          </w:tcPr>
          <w:p w14:paraId="35716724" w14:textId="77777777" w:rsidR="00D13EAA" w:rsidRDefault="00D13EAA" w:rsidP="00293B21">
            <w:pPr>
              <w:jc w:val="both"/>
            </w:pPr>
          </w:p>
          <w:p w14:paraId="5A8EA352" w14:textId="77777777" w:rsidR="00D13EAA" w:rsidRDefault="00D13EAA" w:rsidP="00293B21">
            <w:pPr>
              <w:jc w:val="both"/>
            </w:pPr>
          </w:p>
          <w:p w14:paraId="2D1C796D" w14:textId="77777777" w:rsidR="00D13EAA" w:rsidRDefault="00D13EAA" w:rsidP="00293B21">
            <w:pPr>
              <w:pStyle w:val="Koptekst"/>
              <w:tabs>
                <w:tab w:val="left" w:pos="708"/>
              </w:tabs>
              <w:jc w:val="both"/>
            </w:pPr>
            <w:bookmarkStart w:id="4" w:name="bw12"/>
            <w:bookmarkEnd w:id="4"/>
            <w:r>
              <w:t>Functie</w:t>
            </w:r>
          </w:p>
          <w:p w14:paraId="386B0F02" w14:textId="77777777" w:rsidR="00D13EAA" w:rsidRDefault="00D13EAA" w:rsidP="00293B21">
            <w:pPr>
              <w:pStyle w:val="Koptekst"/>
              <w:tabs>
                <w:tab w:val="left" w:pos="708"/>
              </w:tabs>
              <w:jc w:val="both"/>
            </w:pPr>
            <w:r>
              <w:t>Teamleider inrichting en beheer</w:t>
            </w:r>
          </w:p>
          <w:p w14:paraId="7E2B9358" w14:textId="77777777" w:rsidR="00D13EAA" w:rsidRDefault="00D13EAA" w:rsidP="00293B21">
            <w:pPr>
              <w:pStyle w:val="Koptekst"/>
              <w:tabs>
                <w:tab w:val="left" w:pos="708"/>
              </w:tabs>
              <w:jc w:val="both"/>
            </w:pPr>
            <w:r>
              <w:t>Afdeling Buurt</w:t>
            </w:r>
          </w:p>
          <w:p w14:paraId="68C08C14" w14:textId="77777777" w:rsidR="00D13EAA" w:rsidRDefault="00D13EAA" w:rsidP="00293B21">
            <w:pPr>
              <w:pStyle w:val="Koptekst"/>
              <w:tabs>
                <w:tab w:val="left" w:pos="708"/>
              </w:tabs>
              <w:jc w:val="both"/>
            </w:pPr>
            <w:r>
              <w:t>Uitvoeringsorganisatie Duo+</w:t>
            </w:r>
          </w:p>
          <w:p w14:paraId="3DCAD7DF" w14:textId="77777777" w:rsidR="00D13EAA" w:rsidRDefault="00D13EAA" w:rsidP="00293B21">
            <w:pPr>
              <w:pStyle w:val="Koptekst"/>
              <w:tabs>
                <w:tab w:val="left" w:pos="708"/>
              </w:tabs>
              <w:jc w:val="both"/>
            </w:pPr>
          </w:p>
        </w:tc>
        <w:tc>
          <w:tcPr>
            <w:tcW w:w="4676" w:type="dxa"/>
          </w:tcPr>
          <w:p w14:paraId="29C8627A" w14:textId="77777777" w:rsidR="00D13EAA" w:rsidRDefault="00D13EAA" w:rsidP="00293B21">
            <w:pPr>
              <w:tabs>
                <w:tab w:val="left" w:pos="1029"/>
              </w:tabs>
              <w:jc w:val="both"/>
            </w:pPr>
            <w:bookmarkStart w:id="5" w:name="ondertekening"/>
            <w:bookmarkEnd w:id="5"/>
          </w:p>
          <w:p w14:paraId="07769B58" w14:textId="77777777" w:rsidR="00D13EAA" w:rsidRDefault="00D13EAA" w:rsidP="00293B21">
            <w:pPr>
              <w:tabs>
                <w:tab w:val="left" w:pos="1029"/>
              </w:tabs>
              <w:jc w:val="both"/>
            </w:pPr>
          </w:p>
          <w:p w14:paraId="6C323B35" w14:textId="77777777" w:rsidR="00D13EAA" w:rsidRDefault="00D13EAA" w:rsidP="00293B21">
            <w:pPr>
              <w:tabs>
                <w:tab w:val="left" w:pos="1029"/>
              </w:tabs>
              <w:jc w:val="both"/>
            </w:pPr>
            <w:r>
              <w:t>Functie</w:t>
            </w:r>
          </w:p>
        </w:tc>
      </w:tr>
    </w:tbl>
    <w:p w14:paraId="1BB8B7AB" w14:textId="77777777" w:rsidR="00D13EAA" w:rsidRDefault="00D13EAA" w:rsidP="00D13EAA"/>
    <w:p w14:paraId="073FC69A" w14:textId="77777777" w:rsidR="00E475A3" w:rsidRDefault="00E475A3" w:rsidP="00D13EAA"/>
    <w:p w14:paraId="2EA91F0B" w14:textId="77777777" w:rsidR="00E475A3" w:rsidRPr="00E253A9" w:rsidRDefault="00E475A3" w:rsidP="00E475A3">
      <w:pPr>
        <w:rPr>
          <w:b/>
          <w:bCs/>
          <w:lang w:val="nl"/>
        </w:rPr>
      </w:pPr>
      <w:bookmarkStart w:id="6" w:name="_Hlk158035464"/>
      <w:r w:rsidRPr="00E253A9">
        <w:rPr>
          <w:b/>
          <w:bCs/>
          <w:lang w:val="nl"/>
        </w:rPr>
        <w:t>Bijlagen</w:t>
      </w:r>
      <w:r>
        <w:rPr>
          <w:b/>
          <w:bCs/>
          <w:lang w:val="nl"/>
        </w:rPr>
        <w:t xml:space="preserve"> (reeds in bezit van Partijen)</w:t>
      </w:r>
      <w:r w:rsidRPr="00E253A9">
        <w:rPr>
          <w:b/>
          <w:bCs/>
          <w:lang w:val="nl"/>
        </w:rPr>
        <w:t>:</w:t>
      </w:r>
    </w:p>
    <w:p w14:paraId="1532E175" w14:textId="77777777" w:rsidR="00420274" w:rsidRDefault="00420274" w:rsidP="00420274">
      <w:pPr>
        <w:numPr>
          <w:ilvl w:val="0"/>
          <w:numId w:val="22"/>
        </w:numPr>
        <w:spacing w:line="259" w:lineRule="auto"/>
      </w:pPr>
      <w:r>
        <w:t>Nota van inlichtingen;</w:t>
      </w:r>
    </w:p>
    <w:p w14:paraId="5BFFF5D5" w14:textId="77777777" w:rsidR="00420274" w:rsidRDefault="00420274" w:rsidP="00420274">
      <w:pPr>
        <w:numPr>
          <w:ilvl w:val="0"/>
          <w:numId w:val="22"/>
        </w:numPr>
        <w:spacing w:line="259" w:lineRule="auto"/>
      </w:pPr>
      <w:r>
        <w:t>Bestek en bijlagen van het bestek;</w:t>
      </w:r>
    </w:p>
    <w:p w14:paraId="0586CC4A" w14:textId="77777777" w:rsidR="00420274" w:rsidRDefault="00420274" w:rsidP="00420274">
      <w:pPr>
        <w:numPr>
          <w:ilvl w:val="0"/>
          <w:numId w:val="22"/>
        </w:numPr>
        <w:spacing w:line="259" w:lineRule="auto"/>
      </w:pPr>
      <w:r>
        <w:t>Gunningsleidraad;</w:t>
      </w:r>
    </w:p>
    <w:p w14:paraId="1F57F98B" w14:textId="77777777" w:rsidR="00420274" w:rsidRDefault="00420274" w:rsidP="00420274">
      <w:pPr>
        <w:numPr>
          <w:ilvl w:val="0"/>
          <w:numId w:val="22"/>
        </w:numPr>
        <w:spacing w:line="259" w:lineRule="auto"/>
      </w:pPr>
      <w:r>
        <w:t>Bijlagen bij de Gunningsleidraad;</w:t>
      </w:r>
    </w:p>
    <w:p w14:paraId="346C98CE" w14:textId="08390314" w:rsidR="00E475A3" w:rsidRPr="00A624C4" w:rsidRDefault="00420274" w:rsidP="00DD7F72">
      <w:pPr>
        <w:numPr>
          <w:ilvl w:val="0"/>
          <w:numId w:val="22"/>
        </w:numPr>
        <w:spacing w:line="259" w:lineRule="auto"/>
      </w:pPr>
      <w:r w:rsidRPr="00866E65">
        <w:t>Inschrijving van Opdrachtnemer</w:t>
      </w:r>
      <w:r>
        <w:t>.</w:t>
      </w:r>
      <w:bookmarkEnd w:id="6"/>
    </w:p>
    <w:sectPr w:rsidR="00E475A3" w:rsidRPr="00A624C4" w:rsidSect="00EA1474">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361" w:header="567"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FB72A" w14:textId="77777777" w:rsidR="00077049" w:rsidRDefault="00077049">
      <w:r>
        <w:separator/>
      </w:r>
    </w:p>
  </w:endnote>
  <w:endnote w:type="continuationSeparator" w:id="0">
    <w:p w14:paraId="1EE594B5" w14:textId="77777777" w:rsidR="00077049" w:rsidRDefault="0007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1B92" w14:textId="77777777" w:rsidR="00FB6024" w:rsidRDefault="00FB602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1597607"/>
      <w:docPartObj>
        <w:docPartGallery w:val="Page Numbers (Bottom of Page)"/>
        <w:docPartUnique/>
      </w:docPartObj>
    </w:sdtPr>
    <w:sdtEndPr>
      <w:rPr>
        <w:sz w:val="15"/>
        <w:szCs w:val="15"/>
      </w:rPr>
    </w:sdtEndPr>
    <w:sdtContent>
      <w:p w14:paraId="0D42BE61" w14:textId="77777777" w:rsidR="006B68FC" w:rsidRPr="00320B2A" w:rsidRDefault="006B68FC">
        <w:pPr>
          <w:pStyle w:val="Voettekst"/>
          <w:jc w:val="center"/>
          <w:rPr>
            <w:sz w:val="15"/>
            <w:szCs w:val="15"/>
          </w:rPr>
        </w:pPr>
        <w:r w:rsidRPr="00320B2A">
          <w:rPr>
            <w:sz w:val="15"/>
            <w:szCs w:val="15"/>
          </w:rPr>
          <w:fldChar w:fldCharType="begin"/>
        </w:r>
        <w:r w:rsidRPr="00320B2A">
          <w:rPr>
            <w:sz w:val="15"/>
            <w:szCs w:val="15"/>
          </w:rPr>
          <w:instrText>PAGE   \* MERGEFORMAT</w:instrText>
        </w:r>
        <w:r w:rsidRPr="00320B2A">
          <w:rPr>
            <w:sz w:val="15"/>
            <w:szCs w:val="15"/>
          </w:rPr>
          <w:fldChar w:fldCharType="separate"/>
        </w:r>
        <w:r w:rsidRPr="00320B2A">
          <w:rPr>
            <w:sz w:val="15"/>
            <w:szCs w:val="15"/>
          </w:rPr>
          <w:t>2</w:t>
        </w:r>
        <w:r w:rsidRPr="00320B2A">
          <w:rPr>
            <w:sz w:val="15"/>
            <w:szCs w:val="15"/>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extElement"/>
      <w:tag w:val="{&quot;templafy&quot;:{&quot;id&quot;:&quot;bc9578d0-a175-484d-ac6a-e39b5ba13bbc&quot;}}"/>
      <w:id w:val="481202648"/>
      <w:placeholder>
        <w:docPart w:val="062E447A975A413AB63935C3599252F9"/>
      </w:placeholder>
    </w:sdtPr>
    <w:sdtContent>
      <w:p w14:paraId="013B3EC8" w14:textId="77777777" w:rsidR="00343E4F" w:rsidRDefault="00343E4F" w:rsidP="00996511">
        <w:pPr>
          <w:pStyle w:val="Voettekst"/>
          <w:jc w:val="center"/>
          <w:rPr>
            <w:sz w:val="18"/>
            <w:szCs w:val="18"/>
          </w:rPr>
        </w:pPr>
        <w:r w:rsidRPr="0060631E">
          <w:rPr>
            <w:sz w:val="18"/>
            <w:szCs w:val="18"/>
          </w:rPr>
          <w:fldChar w:fldCharType="begin" w:fldLock="1"/>
        </w:r>
        <w:r w:rsidRPr="0060631E">
          <w:rPr>
            <w:sz w:val="18"/>
            <w:szCs w:val="18"/>
          </w:rPr>
          <w:instrText xml:space="preserve"> mitVV VV296F3DFF98DB4F019E9FEC7BC8B99CD4 \* MERGEFORMAT </w:instrText>
        </w:r>
        <w:r w:rsidRPr="0060631E">
          <w:rPr>
            <w:sz w:val="18"/>
            <w:szCs w:val="18"/>
          </w:rPr>
          <w:fldChar w:fldCharType="separate"/>
        </w:r>
        <w:r>
          <w:rPr>
            <w:sz w:val="18"/>
            <w:szCs w:val="18"/>
          </w:rPr>
          <w:t>gemeente@ouder-amstel.nl - Postbus 35 - 1190 AA Ouderkerk a/d Amstel - (020) 496 21 21 - www.ouder-amstel.nl</w:t>
        </w:r>
      </w:p>
      <w:p w14:paraId="58E4423E" w14:textId="77777777" w:rsidR="00A5642F" w:rsidRPr="00996511" w:rsidRDefault="00343E4F" w:rsidP="00996511">
        <w:pPr>
          <w:pStyle w:val="Voettekst"/>
          <w:jc w:val="center"/>
          <w:rPr>
            <w:sz w:val="18"/>
            <w:szCs w:val="18"/>
          </w:rPr>
        </w:pPr>
        <w:r>
          <w:rPr>
            <w:sz w:val="18"/>
            <w:szCs w:val="18"/>
          </w:rPr>
          <w:t>KvK 34359313 - IBAN NL41BNGH0285006762</w:t>
        </w:r>
        <w:r w:rsidRPr="0060631E">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8B87" w14:textId="77777777" w:rsidR="00077049" w:rsidRDefault="00077049">
      <w:r>
        <w:separator/>
      </w:r>
    </w:p>
  </w:footnote>
  <w:footnote w:type="continuationSeparator" w:id="0">
    <w:p w14:paraId="37B23D2B" w14:textId="77777777" w:rsidR="00077049" w:rsidRDefault="0007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0462F" w14:textId="77777777" w:rsidR="00FB6024" w:rsidRDefault="00FB602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7B5FE" w14:textId="77777777" w:rsidR="00FB6024" w:rsidRDefault="00FB602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98E23" w14:textId="77777777" w:rsidR="00FB6024" w:rsidRDefault="00FB602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0AD3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16698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F02155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078E5D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B965E7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1C5D5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682A0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D4034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3AAE2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59744EB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F62BA6"/>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0D42E67"/>
    <w:multiLevelType w:val="hybridMultilevel"/>
    <w:tmpl w:val="75FC9E98"/>
    <w:lvl w:ilvl="0" w:tplc="BB5A07A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15:restartNumberingAfterBreak="0">
    <w:nsid w:val="37127EF8"/>
    <w:multiLevelType w:val="hybridMultilevel"/>
    <w:tmpl w:val="C2081FD2"/>
    <w:lvl w:ilvl="0" w:tplc="656A33D4">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613872A6"/>
    <w:multiLevelType w:val="hybridMultilevel"/>
    <w:tmpl w:val="64885142"/>
    <w:lvl w:ilvl="0" w:tplc="87F2BAB8">
      <w:start w:val="1"/>
      <w:numFmt w:val="decimal"/>
      <w:lvlText w:val="%1."/>
      <w:lvlJc w:val="left"/>
      <w:pPr>
        <w:ind w:left="720" w:hanging="360"/>
      </w:pPr>
      <w:rPr>
        <w:sz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63C70E66"/>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E60218"/>
    <w:multiLevelType w:val="hybridMultilevel"/>
    <w:tmpl w:val="FEE09A78"/>
    <w:lvl w:ilvl="0" w:tplc="FFFFFFFF">
      <w:start w:val="1"/>
      <w:numFmt w:val="decimal"/>
      <w:lvlText w:val="%1."/>
      <w:lvlJc w:val="left"/>
      <w:pPr>
        <w:ind w:left="720" w:hanging="360"/>
      </w:pPr>
      <w:rPr>
        <w:rFonts w:ascii="Verdana" w:hAnsi="Verdana" w:cs="Arial"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65535B"/>
    <w:multiLevelType w:val="hybridMultilevel"/>
    <w:tmpl w:val="D7743548"/>
    <w:lvl w:ilvl="0" w:tplc="87F2BAB8">
      <w:start w:val="1"/>
      <w:numFmt w:val="decimal"/>
      <w:lvlText w:val="%1."/>
      <w:lvlJc w:val="left"/>
      <w:pPr>
        <w:ind w:left="720" w:hanging="360"/>
      </w:pPr>
      <w:rPr>
        <w:sz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7" w15:restartNumberingAfterBreak="0">
    <w:nsid w:val="736D7FBD"/>
    <w:multiLevelType w:val="hybridMultilevel"/>
    <w:tmpl w:val="13F85868"/>
    <w:lvl w:ilvl="0" w:tplc="0413000F">
      <w:start w:val="1"/>
      <w:numFmt w:val="decimal"/>
      <w:lvlText w:val="%1."/>
      <w:lvlJc w:val="left"/>
      <w:pPr>
        <w:tabs>
          <w:tab w:val="num" w:pos="720"/>
        </w:tabs>
        <w:ind w:left="720" w:hanging="360"/>
      </w:pPr>
    </w:lvl>
    <w:lvl w:ilvl="1" w:tplc="2228AB5A">
      <w:start w:val="1"/>
      <w:numFmt w:val="decimal"/>
      <w:lvlText w:val="%2)"/>
      <w:lvlJc w:val="left"/>
      <w:pPr>
        <w:ind w:left="1440" w:hanging="360"/>
      </w:pPr>
      <w:rPr>
        <w:b w:val="0"/>
        <w:bCs/>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8" w15:restartNumberingAfterBreak="0">
    <w:nsid w:val="74F657DC"/>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C86128"/>
    <w:multiLevelType w:val="hybridMultilevel"/>
    <w:tmpl w:val="8A3CB042"/>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num w:numId="1" w16cid:durableId="941108616">
    <w:abstractNumId w:val="18"/>
  </w:num>
  <w:num w:numId="2" w16cid:durableId="491604888">
    <w:abstractNumId w:val="14"/>
  </w:num>
  <w:num w:numId="3" w16cid:durableId="840198512">
    <w:abstractNumId w:val="10"/>
  </w:num>
  <w:num w:numId="4" w16cid:durableId="1816527259">
    <w:abstractNumId w:val="9"/>
  </w:num>
  <w:num w:numId="5" w16cid:durableId="1766608959">
    <w:abstractNumId w:val="7"/>
  </w:num>
  <w:num w:numId="6" w16cid:durableId="1520200334">
    <w:abstractNumId w:val="6"/>
  </w:num>
  <w:num w:numId="7" w16cid:durableId="1115365694">
    <w:abstractNumId w:val="5"/>
  </w:num>
  <w:num w:numId="8" w16cid:durableId="587153633">
    <w:abstractNumId w:val="4"/>
  </w:num>
  <w:num w:numId="9" w16cid:durableId="1516265675">
    <w:abstractNumId w:val="8"/>
  </w:num>
  <w:num w:numId="10" w16cid:durableId="1421483744">
    <w:abstractNumId w:val="3"/>
  </w:num>
  <w:num w:numId="11" w16cid:durableId="417674375">
    <w:abstractNumId w:val="2"/>
  </w:num>
  <w:num w:numId="12" w16cid:durableId="1008020133">
    <w:abstractNumId w:val="1"/>
  </w:num>
  <w:num w:numId="13" w16cid:durableId="1769499015">
    <w:abstractNumId w:val="0"/>
  </w:num>
  <w:num w:numId="14" w16cid:durableId="2078354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74537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1709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6367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463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6255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0155154">
    <w:abstractNumId w:val="17"/>
  </w:num>
  <w:num w:numId="21" w16cid:durableId="191118325">
    <w:abstractNumId w:val="11"/>
  </w:num>
  <w:num w:numId="22" w16cid:durableId="2925623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NONE"/>
    <w:docVar w:name="DocAuthor" w:val="Marian Bolijn"/>
    <w:docVar w:name="DocDuplex" w:val="DUPLEX_DEFAULT"/>
    <w:docVar w:name="DocIndex" w:val="0000"/>
    <w:docVar w:name="DocPrinter" w:val="NOPRINTER"/>
    <w:docVar w:name="DocReg" w:val="1"/>
    <w:docVar w:name="DocType" w:val="IW_NONE"/>
    <w:docVar w:name="DocumentLanguage" w:val="nl-NL"/>
    <w:docVar w:name="IW_Generated" w:val="True"/>
    <w:docVar w:name="KingAsync" w:val="none"/>
    <w:docVar w:name="KingWizard" w:val="0"/>
    <w:docVar w:name="mitStyleTemplates" w:val="Huisstijl Corel 4 organisatie|"/>
    <w:docVar w:name="mitXMLOut" w:val="&lt;?xml version=&quot;1.0&quot; encoding=&quot;UTF-8&quot; ?&gt;_x000d__x000a_&lt;MITOUTPUT&gt;&lt;Gemeente_logo id=&quot;VV91A487DFDD7640039EB8D5D0378137C2&quot; prop=&quot;&quot; def=&quot;&quot; dst=&quot;0&quot; changed=&quot;true&quot; &gt;diemen&lt;/Gemeente_logo&gt;_x000d__x000a_&lt;Tenant id=&quot;VV8AB5105E6B9D49EF89EC680713A83DC8&quot; prop=&quot;organisatie&quot; def=&quot;&quot; dst=&quot;0&quot; changed=&quot;true&quot; &gt;DIEMEN&lt;/Tenant&gt;_x000d__x000a_&lt;Zaaknummer id=&quot;VV3174AFE7DD4F46D89C15B32DF4FA6E91&quot; prop=&quot;&quot; def=&quot;&quot; dst=&quot;0&quot; changed=&quot;false&quot; &gt;2023-048795&lt;/Zaaknummer&gt;_x000d__x000a_&lt;Documentnr id=&quot;VV0E1F5C5114274F1DADD50170C17903FF&quot; prop=&quot;&quot; def=&quot;&quot; dst=&quot;0&quot; changed=&quot;false&quot; &gt;D2023-05-016604&lt;/Documentnr&gt;_x000d__x000a_&lt;Uw_brief_kenmerk id=&quot;VV7D18A89EDFD447E6A65ABDC26ED317B6&quot; prop=&quot;&quot; def=&quot;&quot; dst=&quot;0&quot; changed=&quot;false&quot; &gt;kenmerk&lt;/Uw_brief_kenmerk&gt;_x000d__x000a_&lt;Bijlagen id=&quot;VVF108C11B47F24951ACD3CA8D460B95C4&quot; prop=&quot;&quot; def=&quot;&quot; dst=&quot;0&quot; changed=&quot;false&quot; &gt;2&lt;/Bijlagen&gt;_x000d__x000a_&lt;Aanhef id=&quot;VV519A8B03FB394691BDDEF83B1D9DA1C8&quot; prop=&quot;&quot; def=&quot;&quot; dst=&quot;0&quot; changed=&quot;true&quot; &gt;M&lt;/Aanhef&gt;_x000d__x000a_&lt;B_Voorletters id=&quot;VV5314553F3D1542BC802C110B8A4E3575&quot; prop=&quot;&quot; def=&quot;&quot; dst=&quot;0&quot; changed=&quot;false&quot; &gt;D&lt;/B_Voorletters&gt;_x000d__x000a_&lt;B_Achternaam id=&quot;VV022EDC5841774882ACC1B5412F856227&quot; prop=&quot;&quot; def=&quot;&quot; dst=&quot;0&quot; changed=&quot;false&quot; &gt;van der Schot&lt;/B_Achternaam&gt;_x000d__x000a_&lt;B_Telefoonnr id=&quot;VVF6C6198301BE43CD983E0CCA27231B7B&quot; prop=&quot;&quot; def=&quot;&quot; dst=&quot;0&quot; changed=&quot;false&quot; &gt;06123456789&lt;/B_Telefoonnr&gt;_x000d__x000a_&lt;algemeen_emailadres id=&quot;VV1552C77A5955457F9029E9883A3D0431&quot; prop=&quot;&quot; def=&quot;=[Tenant]&quot; dst=&quot;1&quot; changed=&quot;true&quot; &gt;info@diemen.nl&lt;/algemeen_emailadres&gt;_x000d__x000a_&lt;Aantekenen id=&quot;VV4F56C99EF4F14EB2AA4A86EDA5EB3B85&quot; prop=&quot;&quot; def=&quot;&quot; dst=&quot;0&quot; changed=&quot;false&quot; &gt;AANTEKENEN&lt;/Aantekenen&gt;_x000d__x000a_&lt;Bedrijf id=&quot;VV8C3D2FBC7B324941A853009C916F09DB&quot; prop=&quot;&quot; def=&quot;&quot; dst=&quot;0&quot; changed=&quot;false&quot; &gt;BEDRIJF&lt;/Bedrijf&gt;_x000d__x000a_&lt;Voorletters id=&quot;VV336FA672B5AA4305B03B24DDB3804D81&quot; prop=&quot;&quot; def=&quot;&quot; dst=&quot;0&quot; changed=&quot;false&quot; &gt;A&lt;/Voorletters&gt;_x000d__x000a_&lt;Tussenvoegsels id=&quot;VV59EFA7875721450090F07F7E2EC8715D&quot; prop=&quot;&quot; def=&quot;&quot; dst=&quot;0&quot; changed=&quot;false&quot; &gt;van der&lt;/Tussenvoegsels&gt;_x000d__x000a_&lt;Achternaam id=&quot;VVE1CA91A86911463D9CE3C7D39EB97D6E&quot; prop=&quot;&quot; def=&quot;&quot; dst=&quot;0&quot; changed=&quot;false&quot; &gt;TEST&lt;/Achternaam&gt;_x000d__x000a_&lt;Naam_gerelateerde id=&quot;VV0D4180B419D24A469A8C9C3599F45158&quot; prop=&quot;&quot; def=&quot;&quot; dst=&quot;0&quot; changed=&quot;false&quot; &gt;&lt;/Naam_gerelateerde&gt;_x000d__x000a_&lt;Straat id=&quot;VV38D3F2544F6942B19223DB52390624AD&quot; prop=&quot;&quot; def=&quot;&quot; dst=&quot;0&quot; changed=&quot;false&quot; &gt;Teststraat&lt;/Straat&gt;_x000d__x000a_&lt;Huisnr id=&quot;VVEE060668DA5A4AD5B198D7225B44851D&quot; prop=&quot;&quot; def=&quot;&quot; dst=&quot;0&quot; changed=&quot;false&quot; &gt;2&lt;/Huisnr&gt;_x000d__x000a_&lt;Huisltr id=&quot;VVEB3BCC1E2EBC47729E15DE7AF6AB7CAC&quot; prop=&quot;&quot; def=&quot;&quot; dst=&quot;0&quot; changed=&quot;false&quot; &gt;&lt;/Huisltr&gt;_x000d__x000a_&lt;Huisnr_tv id=&quot;VV8F5B5C8F15894C42A0C711EF5AB03A07&quot; prop=&quot;&quot; def=&quot;&quot; dst=&quot;0&quot; changed=&quot;false&quot; &gt;B&lt;/Huisnr_tv&gt;_x000d__x000a_&lt;Postcode id=&quot;VV6F1E88D688314572A91999DAADD8BB74&quot; prop=&quot;&quot; def=&quot;&quot; dst=&quot;0&quot; changed=&quot;false&quot; &gt;1234 AB&lt;/Postcode&gt;_x000d__x000a_&lt;Plaats id=&quot;VV47C09D5E304E48FE925181A46E5DEE0A&quot; prop=&quot;&quot; def=&quot;&quot; dst=&quot;0&quot; changed=&quot;false&quot; &gt;TESTERDAM&lt;/Plaats&gt;_x000d__x000a_&lt;Tussenvoegsels_kopie id=&quot;VVFF80D06DFAC14E8890CB9E60D5C4B1D6&quot; prop=&quot;&quot; def=&quot;=[Tussenvoegsels]&quot; dst=&quot;1&quot; changed=&quot;false&quot; &gt;Van der&lt;/Tussenvoegsels_kopie&gt;_x000d__x000a_&lt;Digitaal_ondertekenen id=&quot;VV0C98462116BC4D15BD0884688E9DB93A&quot; prop=&quot;&quot; def=&quot;Ja&quot; dst=&quot;0&quot; changed=&quot;false&quot; &gt;Dit document is in een geautomatiseerd proces aangemaakt en is derhalve niet ondertekend.&lt;/Digitaal_ondertekenen&gt;_x000d__x000a_&lt;Dagtekening id=&quot;VV729CB5CDC61A408480DE6AB11EE40A98&quot; prop=&quot;&quot; def=&quot;&quot; dst=&quot;0&quot; changed=&quot;false&quot; &gt;11 mei 2023&lt;/Dagtekening&gt;_x000d__x000a_&lt;Betreft id=&quot;VVC12DB6CFCF0C49C1AA1F23F8B132649A&quot; prop=&quot;&quot; def=&quot;&quot; dst=&quot;0&quot; changed=&quot;false&quot; &gt;TEST&lt;/Betreft&gt;_x000d__x000a_&lt;voetnoot id=&quot;VV296F3DFF98DB4F019E9FEC7BC8B99CD4&quot; prop=&quot;&quot; def=&quot;=[Tenant]&quot; dst=&quot;1&quot; changed=&quot;true&quot; &gt;info@diemen.nl - Postbus 191 - 1110 AD Diemen - (020) 31 44 888 - www.diemen.nl_x000d_KvK 34374815 - IBAN NL18BNGH0285001841&lt;/voetnoot&gt;_x000d__x000a_&lt;/MITOUTPUT&gt;"/>
    <w:docVar w:name="tblConditionalFields" w:val="&lt;?xml version=&quot;1.0&quot; encoding=&quot;utf-16&quot;?&gt;_x000d__x000a_&lt;ArrayOfConditionalField xmlns:xsi=&quot;http://www.w3.org/2001/XMLSchema-instance&quot; xmlns:xsd=&quot;http://www.w3.org/2001/XMLSchema&quot;&gt;_x000d__x000a_  &lt;ConditionalField&gt;_x000d__x000a_    &lt;FieldName&gt;CVAanhef&lt;/FieldName&gt;_x000d__x000a_    &lt;FieldID&gt;CFB282C314813D4ECE8B1BAE3980F7A3E8&lt;/FieldID&gt;_x000d__x000a_    &lt;RuleGroup&gt;_x000d__x000a_      &lt;Rules&gt;_x000d__x000a_        &lt;Rule&gt;_x000d__x000a_          &lt;Field&gt;VV519A8B03FB394691BDDEF83B1D9DA1C8&lt;/Field&gt;_x000d__x000a_          &lt;Compare&gt;Equals&lt;/Compare&gt;_x000d__x000a_          &lt;Value&gt;M&lt;/Value&gt;_x000d__x000a_          &lt;DataType&gt;1&lt;/DataType&gt;_x000d__x000a_        &lt;/Rule&gt;_x000d__x000a_      &lt;/Rules&gt;_x000d__x000a_      &lt;GroupMethod&gt;All&lt;/GroupMethod&gt;_x000d__x000a_    &lt;/RuleGroup&gt;_x000d__x000a_    &lt;ValidValue&gt;heer&lt;/ValidValue&gt;_x000d__x000a_    &lt;InValidValue /&gt;_x000d__x000a_    &lt;InvalidField&gt;CFA707EC9FD0A04DCEB3B37FCD522FB4C2&lt;/InvalidField&gt;_x000d__x000a_  &lt;/ConditionalField&gt;_x000d__x000a_  &lt;ConditionalField&gt;_x000d__x000a_    &lt;FieldName&gt;CVAanhef2&lt;/FieldName&gt;_x000d__x000a_    &lt;FieldID&gt;CFA707EC9FD0A04DCEB3B37FCD522FB4C2&lt;/FieldID&gt;_x000d__x000a_    &lt;RuleGroup&gt;_x000d__x000a_      &lt;Rules&gt;_x000d__x000a_        &lt;Rule&gt;_x000d__x000a_          &lt;Field&gt;VV519A8B03FB394691BDDEF83B1D9DA1C8&lt;/Field&gt;_x000d__x000a_          &lt;Compare&gt;Equals&lt;/Compare&gt;_x000d__x000a_          &lt;Value&gt;V&lt;/Value&gt;_x000d__x000a_          &lt;DataType&gt;1&lt;/DataType&gt;_x000d__x000a_        &lt;/Rule&gt;_x000d__x000a_      &lt;/Rules&gt;_x000d__x000a_      &lt;GroupMethod&gt;All&lt;/GroupMethod&gt;_x000d__x000a_    &lt;/RuleGroup&gt;_x000d__x000a_    &lt;ValidValue&gt;mevrouw&lt;/ValidValue&gt;_x000d__x000a_    &lt;InValidValue&gt;heer, mevrouw&lt;/InValidValue&gt;_x000d__x000a_  &lt;/ConditionalField&gt;_x000d__x000a_  &lt;ConditionalField&gt;_x000d__x000a_    &lt;FieldName&gt;Tav&lt;/FieldName&gt;_x000d__x000a_    &lt;FieldID&gt;CFE1D43563B775431283CCA9AA7F430C56&lt;/FieldID&gt;_x000d__x000a_    &lt;RuleGroup&gt;_x000d__x000a_      &lt;Rules&gt;_x000d__x000a_        &lt;Rule&gt;_x000d__x000a_          &lt;Field&gt;VV0D4180B419D24A469A8C9C3599F45158&lt;/Field&gt;_x000d__x000a_          &lt;Compare&gt;Equals&lt;/Compare&gt;_x000d__x000a_          &lt;Value /&gt;_x000d__x000a_          &lt;DataType&gt;1&lt;/DataType&gt;_x000d__x000a_        &lt;/Rule&gt;_x000d__x000a_      &lt;/Rules&gt;_x000d__x000a_      &lt;GroupMethod&gt;All&lt;/GroupMethod&gt;_x000d__x000a_    &lt;/RuleGroup&gt;_x000d__x000a_    &lt;ValidValue /&gt;_x000d__x000a_    &lt;InValidValue /&gt;_x000d__x000a_    &lt;InvalidField&gt;CFB650B7A1F2E74743B81C15EA44FA4C17&lt;/InvalidField&gt;_x000d__x000a_  &lt;/ConditionalField&gt;_x000d__x000a_  &lt;ConditionalField&gt;_x000d__x000a_    &lt;FieldName&gt;Tav2&lt;/FieldName&gt;_x000d__x000a_    &lt;FieldID&gt;CFB650B7A1F2E74743B81C15EA44FA4C17&lt;/FieldID&gt;_x000d__x000a_    &lt;RuleGroup&gt;_x000d__x000a_      &lt;Rules&gt;_x000d__x000a_        &lt;Rule&gt;_x000d__x000a_          &lt;Field&gt;VV8C3D2FBC7B324941A853009C916F09DB&lt;/Field&gt;_x000d__x000a_          &lt;Compare&gt;Equals&lt;/Compare&gt;_x000d__x000a_          &lt;Value /&gt;_x000d__x000a_          &lt;DataType&gt;1&lt;/DataType&gt;_x000d__x000a_        &lt;/Rule&gt;_x000d__x000a_      &lt;/Rules&gt;_x000d__x000a_      &lt;GroupMethod&gt;All&lt;/GroupMethod&gt;_x000d__x000a_    &lt;/RuleGroup&gt;_x000d__x000a_    &lt;ValidValue /&gt;_x000d__x000a_    &lt;InValidValue&gt;T.a.v. &lt;/InValidValue&gt;_x000d__x000a_  &lt;/ConditionalField&gt;_x000d__x000a_  &lt;ConditionalField&gt;_x000d__x000a_    &lt;FieldName&gt;Aanhef1&lt;/FieldName&gt;_x000d__x000a_    &lt;FieldID&gt;CFB400FCA2C7804B808AB4C6B019EFD42A&lt;/FieldID&gt;_x000d__x000a_    &lt;RuleGroup&gt;_x000d__x000a_      &lt;Rules&gt;_x000d__x000a_        &lt;Rule&gt;_x000d__x000a_          &lt;Field&gt;VV519A8B03FB394691BDDEF83B1D9DA1C8&lt;/Field&gt;_x000d__x000a_          &lt;Compare&gt;Equals&lt;/Compare&gt;_x000d__x000a_          &lt;Value&gt;M&lt;/Value&gt;_x000d__x000a_          &lt;DataType&gt;1&lt;/DataType&gt;_x000d__x000a_        &lt;/Rule&gt;_x000d__x000a_      &lt;/Rules&gt;_x000d__x000a_      &lt;GroupMethod&gt;All&lt;/GroupMethod&gt;_x000d__x000a_    &lt;/RuleGroup&gt;_x000d__x000a_    &lt;ValidValue&gt;De heer&lt;/ValidValue&gt;_x000d__x000a_    &lt;InValidValue&gt;Aanhef2&lt;/InValidValue&gt;_x000d__x000a_    &lt;InvalidField&gt;CFECDF68AC9D8C4BCAA3AEF11E05158E83&lt;/InvalidField&gt;_x000d__x000a_  &lt;/ConditionalField&gt;_x000d__x000a_  &lt;ConditionalField&gt;_x000d__x000a_    &lt;FieldName&gt;Aanhef2&lt;/FieldName&gt;_x000d__x000a_    &lt;FieldID&gt;CFECDF68AC9D8C4BCAA3AEF11E05158E83&lt;/FieldID&gt;_x000d__x000a_    &lt;RuleGroup&gt;_x000d__x000a_      &lt;Rules&gt;_x000d__x000a_        &lt;Rule&gt;_x000d__x000a_          &lt;Field&gt;VV519A8B03FB394691BDDEF83B1D9DA1C8&lt;/Field&gt;_x000d__x000a_          &lt;Compare&gt;Equals&lt;/Compare&gt;_x000d__x000a_          &lt;Value&gt;V&lt;/Value&gt;_x000d__x000a_          &lt;DataType&gt;1&lt;/DataType&gt;_x000d__x000a_        &lt;/Rule&gt;_x000d__x000a_      &lt;/Rules&gt;_x000d__x000a_      &lt;GroupMethod&gt;All&lt;/GroupMethod&gt;_x000d__x000a_    &lt;/RuleGroup&gt;_x000d__x000a_    &lt;ValidValue&gt;Mevrouw&lt;/ValidValue&gt;_x000d__x000a_    &lt;InValidValue&gt;De heer/mevrouw&lt;/InValidValue&gt;_x000d__x000a_  &lt;/ConditionalField&gt;_x000d__x000a_&lt;/ArrayOfConditionalField&gt;"/>
    <w:docVar w:name="tblDef" w:val="&lt;?xml version=&quot;1.0&quot; encoding=&quot;utf-16&quot;?&gt;&lt;ArrayOfQuestionGroup xmlns:xsi=&quot;http://www.w3.org/2001/XMLSchema-instance&quot; xmlns:xsd=&quot;http://www.w3.org/2001/XMLSchema&quot;&gt;&lt;QuestionGroup&gt;&lt;GroupID&gt;GR37642DAE91804BAD8CF9CB6FFA8116D6&lt;/GroupID&gt;&lt;GroupName&gt;NAW-gegevens&lt;/GroupName&gt;&lt;GroupDescription /&gt;&lt;GroupIndex&gt;0&lt;/GroupIndex&gt;&lt;GroupFields&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Bedrijf&lt;/FieldName&gt;&lt;FieldID&gt;VV8C3D2FBC7B324941A853009C916F09DB&lt;/FieldID&gt;&lt;FieldXpath&gt;//documentspecificatie/heeftBetrekkingOp/gerelateerde/heeftAlsInitiator/gerelateerde/*/statutaireNaam | //documentspecificatie/heeftBetrekkingOp/gerelateerde/heeftAlsInitiator/gerelateerde/*/handelsnaam&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Naam_gerelateerde&lt;/FieldName&gt;&lt;FieldID&gt;VV0D4180B419D24A469A8C9C3599F45158&lt;/FieldID&gt;&lt;FieldXpath&gt;//*[local-name()='naam']&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1&lt;/FieldRun&gt;&lt;FieldDataSource&gt;0&lt;/FieldDataSource&gt;&lt;FieldList&gt;0&lt;/FieldList&gt;&lt;FieldRequired&gt;0&lt;/FieldRequired&gt;&lt;FieldLen&gt;-1&lt;/FieldLen&gt;&lt;FieldHelp /&gt;&lt;FieldDocProp&gt;organisatie&lt;/FieldDocProp&gt;&lt;FieldEmptyDate&gt;false&lt;/FieldEmptyDate&gt;&lt;FieldDefault xsi:type=&quot;xsd:string&quot;&gt;&lt;/FieldDefault&gt;&lt;FieldFormat&gt;geen&lt;/FieldFormat&gt;&lt;FieldDataType&gt;0&lt;/FieldDataType&gt;&lt;FieldTip /&gt;&lt;FieldPrompt /&gt;&lt;FieldIndex&gt;2&lt;/FieldIndex&gt;&lt;FieldDescription /&gt;&lt;FieldName&gt;Tenant&lt;/FieldName&gt;&lt;FieldID&gt;VV8AB5105E6B9D49EF89EC680713A83DC8&lt;/FieldID&gt;&lt;FieldXpath&gt;//stuurgegevens/zender/organisatie&lt;/FieldXpath&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nodata)&lt;/ValueExValue&gt;&lt;ValueName&gt;Geen logo&lt;/ValueName&gt;&lt;ValueParentID&gt;VVC72413BA6BC94551AF00467739842318&lt;/ValueParentID&gt;&lt;ValueID&gt;F5128EB039C74D2BB9D50856A31395C0~0&lt;/ValueID&gt;&lt;/QuestionValue&gt;&lt;QuestionValue&gt;&lt;ValueData xsi:nil=&quot;true&quot; /&gt;&lt;FollowUpFields /&gt;&lt;ValueIndex&gt;1&lt;/ValueIndex&gt;&lt;ValueExValue&gt;duoplus&lt;/ValueExValue&gt;&lt;ValueName&gt;Duoplus&lt;/ValueName&gt;&lt;ValueParentID&gt;VVC72413BA6BC94551AF00467739842318&lt;/ValueParentID&gt;&lt;ValueID&gt;F08CCDC1B16E40E6AD09B3F8CF8C8963~0&lt;/ValueID&gt;&lt;/QuestionValue&gt;&lt;QuestionValue&gt;&lt;ValueData xsi:nil=&quot;true&quot; /&gt;&lt;FollowUpFields /&gt;&lt;ValueIndex&gt;2&lt;/ValueIndex&gt;&lt;ValueExValue&gt;diemen&lt;/ValueExValue&gt;&lt;ValueName&gt;Diemen&lt;/ValueName&gt;&lt;ValueParentID&gt;VVC72413BA6BC94551AF00467739842318&lt;/ValueParentID&gt;&lt;ValueID&gt;6BB483C66BC64B08A274C98F20A8BDFB~0&lt;/ValueID&gt;&lt;/QuestionValue&gt;&lt;QuestionValue&gt;&lt;ValueData xsi:nil=&quot;true&quot; /&gt;&lt;FollowUpFields /&gt;&lt;ValueIndex&gt;3&lt;/ValueIndex&gt;&lt;ValueExValue&gt;ouder-amstel&lt;/ValueExValue&gt;&lt;ValueName&gt;Ouder-Amstel&lt;/ValueName&gt;&lt;ValueParentID&gt;VVC72413BA6BC94551AF00467739842318&lt;/ValueParentID&gt;&lt;ValueID&gt;ACBAEF7C3BC745129CF66079ACA100AE~0&lt;/ValueID&gt;&lt;/QuestionValue&gt;&lt;QuestionValue&gt;&lt;ValueData xsi:nil=&quot;true&quot; /&gt;&lt;FollowUpFields /&gt;&lt;ValueIndex&gt;4&lt;/ValueIndex&gt;&lt;ValueExValue&gt;uithoorn&lt;/ValueExValue&gt;&lt;ValueName&gt;Uithoorn&lt;/ValueName&gt;&lt;ValueParentID&gt;VVC72413BA6BC94551AF00467739842318&lt;/ValueParentID&gt;&lt;ValueID&gt;5735636CCD784257A12732B6BB326F4C~0&lt;/ValueID&gt;&lt;/QuestionValue&gt;&lt;/FieldValues&gt;&lt;FieldMerge&gt;false&lt;/FieldMerge&gt;&lt;FieldParent&gt;GR37642DAE91804BAD8CF9CB6FFA8116D6&lt;/FieldParent&gt;&lt;FieldRun&gt;1&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3&lt;/FieldIndex&gt;&lt;FieldDescription /&gt;&lt;FieldName&gt;Gemeente_logo&lt;/FieldName&gt;&lt;FieldID&gt;VV91A487DFDD7640039EB8D5D0378137C2&lt;/FieldID&gt;&lt;FieldXpath&gt;//stuurgegevens/zender/organisatie&lt;/FieldXpath&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M&lt;/ValueName&gt;&lt;ValueParentID&gt;VVC75D4C9BABEB4924BD6EAF88B00A164B&lt;/ValueParentID&gt;&lt;ValueID&gt;DC436E1692D84DB0AF031BAE3F5A9328~0&lt;/ValueID&gt;&lt;/QuestionValue&gt;&lt;QuestionValue&gt;&lt;ValueData xsi:nil=&quot;true&quot; /&gt;&lt;FollowUpFields /&gt;&lt;ValueIndex&gt;1&lt;/ValueIndex&gt;&lt;ValueExValue /&gt;&lt;ValueName&gt;V&lt;/ValueName&gt;&lt;ValueParentID&gt;VVC75D4C9BABEB4924BD6EAF88B00A164B&lt;/ValueParentID&gt;&lt;ValueID&gt;A25F936741B943429EBE3F4BA9E55D7F~0&lt;/ValueID&gt;&lt;/QuestionValue&gt;&lt;/FieldValues&gt;&lt;FieldMerge&gt;false&lt;/FieldMerge&gt;&lt;FieldParent&gt;GR37642DAE91804BAD8CF9CB6FFA8116D6&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Aanhef&lt;/FieldName&gt;&lt;FieldID&gt;VV519A8B03FB394691BDDEF83B1D9DA1C8&lt;/FieldID&gt;&lt;FieldXpath&gt;//documentspecificatie/heeftBetrekkingOp/gerelateerde/heeftAlsInitiator/gerelateerde/*/geslachtsaanduiding&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Hoofdletter&lt;/FieldFormat&gt;&lt;FieldDataType&gt;0&lt;/FieldDataType&gt;&lt;FieldTip /&gt;&lt;FieldPrompt /&gt;&lt;FieldIndex&gt;5&lt;/FieldIndex&gt;&lt;FieldDescription /&gt;&lt;FieldName&gt;Voorletters&lt;/FieldName&gt;&lt;FieldID&gt;VV336FA672B5AA4305B03B24DDB3804D81&lt;/FieldID&gt;&lt;FieldXpath&gt;//documentspecificatie/heeftBetrekkingOp/gerelateerde/heeftAlsInitiator/gerelateerde/*/voorletters&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Kleineletters&lt;/FieldFormat&gt;&lt;FieldDataType&gt;0&lt;/FieldDataType&gt;&lt;FieldTip /&gt;&lt;FieldPrompt /&gt;&lt;FieldIndex&gt;6&lt;/FieldIndex&gt;&lt;FieldDescription /&gt;&lt;FieldName&gt;Tussenvoegsels&lt;/FieldName&gt;&lt;FieldID&gt;VV59EFA7875721450090F07F7E2EC8715D&lt;/FieldID&gt;&lt;FieldXpath&gt;//documentspecificatie/heeftBetrekkingOp/gerelateerde/heeftAlsInitiator/gerelateerde/*/voorvoegselGeslachtsnaam&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1&lt;/FieldDataSource&gt;&lt;FieldList&gt;0&lt;/FieldList&gt;&lt;FieldRequired&gt;0&lt;/FieldRequired&gt;&lt;FieldLen&gt;-1&lt;/FieldLen&gt;&lt;FieldHelp /&gt;&lt;FieldDocProp /&gt;&lt;FieldEmptyDate&gt;false&lt;/FieldEmptyDate&gt;&lt;FieldDefault xsi:type=&quot;xsd:string&quot;&gt;=[Tussenvoegsels]&lt;/FieldDefault&gt;&lt;FieldFormat&gt;Als in een zin&lt;/FieldFormat&gt;&lt;FieldDataType&gt;0&lt;/FieldDataType&gt;&lt;FieldTip /&gt;&lt;FieldPrompt /&gt;&lt;FieldIndex&gt;7&lt;/FieldIndex&gt;&lt;FieldDescription /&gt;&lt;FieldName&gt;Tussenvoegsels_kopie&lt;/FieldName&gt;&lt;FieldID&gt;VVFF80D06DFAC14E8890CB9E60D5C4B1D6&lt;/FieldID&gt;&lt;FieldXpath&gt;//documentspecificatie/heeftBetrekkingOp/gerelateerde/heeftAlsInitiator/gerelateerde/*/voorvoegselGeslachtsnaam&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8&lt;/FieldIndex&gt;&lt;FieldDescription /&gt;&lt;FieldName&gt;Achternaam&lt;/FieldName&gt;&lt;FieldID&gt;VVE1CA91A86911463D9CE3C7D39EB97D6E&lt;/FieldID&gt;&lt;FieldXpath&gt;//documentspecificatie/heeftBetrekkingOp/gerelateerde/heeftAlsInitiator/gerelateerde/*/geslachtsnaam&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9&lt;/FieldIndex&gt;&lt;FieldDescription /&gt;&lt;FieldName&gt;Straat&lt;/FieldName&gt;&lt;FieldID&gt;VV38D3F2544F6942B19223DB52390624AD&lt;/FieldID&gt;&lt;FieldXpath&gt;//documentspecificatie/heeftBetrekkingOp/gerelateerde/heeftAlsInitiator/gerelateerde/*/verblijfsadres/gor.straatnaam| //documentspecificatie/heeftBetrekkingOp/gerelateerde/heeftAlsInitiator/gerelateerde/*/sub.correspondentieAdres/gor.straatnaam&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0&lt;/FieldIndex&gt;&lt;FieldDescription /&gt;&lt;FieldName&gt;Huisnr&lt;/FieldName&gt;&lt;FieldID&gt;VVEE060668DA5A4AD5B198D7225B44851D&lt;/FieldID&gt;&lt;FieldXpath&gt;//documentspecificatie/heeftBetrekkingOp/gerelateerde/heeftAlsInitiator/gerelateerde/*/verblijfsadres/aoa.huisnummer | //documentspecificatie/heeftBetrekkingOp/gerelateerde/heeftAlsInitiator/gerelateerde/*/sub.correspondentieAdres/aoa.huisnummer | //documentspecificatie/heeftBetrekkingOp/gerelateerde/heeftAlsInitiator/gerelateerde/*/sub.correspondentieAdres/sub.postadresNummer&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1&lt;/FieldIndex&gt;&lt;FieldDescription /&gt;&lt;FieldName&gt;Huisltr&lt;/FieldName&gt;&lt;FieldID&gt;VVEB3BCC1E2EBC47729E15DE7AF6AB7CAC&lt;/FieldID&gt;&lt;FieldXpath&gt;//documentspecificatie/heeftBetrekkingOp/gerelateerde/heeftAlsInitiator/gerelateerde/*/verblijfsadres/aoa.huisletter | //documentspecificatie/heeftBetrekkingOp/gerelateerde/heeftAlsInitiator/gerelateerde/*/sub.correspondentieAdres/aoa.huisletter&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2&lt;/FieldIndex&gt;&lt;FieldDescription /&gt;&lt;FieldName&gt;Huisnr_tv&lt;/FieldName&gt;&lt;FieldID&gt;VV8F5B5C8F15894C42A0C711EF5AB03A07&lt;/FieldID&gt;&lt;FieldXpath&gt;//documentspecificatie/heeftBetrekkingOp/gerelateerde/heeftAlsInitiator/gerelateerde/*/verblijfsadres/aoa.huisnummertoevoeging | //documentspecificatie/heeftBetrekkingOp/gerelateerde/heeftAlsInitiator/gerelateerde/*/sub.correspondentieAdres/aoa.huisnummertoevoeging&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0000 &amp;gt;LL&lt;/FieldFormat&gt;&lt;FieldDataType&gt;7&lt;/FieldDataType&gt;&lt;FieldTip /&gt;&lt;FieldPrompt /&gt;&lt;FieldIndex&gt;13&lt;/FieldIndex&gt;&lt;FieldDescription /&gt;&lt;FieldName&gt;Postcode&lt;/FieldName&gt;&lt;FieldID&gt;VV6F1E88D688314572A91999DAADD8BB74&lt;/FieldID&gt;&lt;FieldXpath&gt;//documentspecificatie/heeftBetrekkingOp/gerelateerde/heeftAlsInitiator/gerelateerde/*/verblijfsadres/aoa.postcode | //documentspecificatie/heeftBetrekkingOp/gerelateerde/heeftAlsInitiator/gerelateerde/*/sub.correspondentieAdres/postcode&lt;/FieldXpath&gt;&lt;FieldXpathAlternatives /&gt;&lt;FieldLinkedProp /&gt;&lt;/QuestionField&gt;&lt;QuestionField&gt;&lt;FieldMask /&gt;&lt;FieldListSettings&gt;&lt;DisplayDirection&gt;Vertical&lt;/DisplayDirection&gt;&lt;/FieldListSettings&gt;&lt;FieldValues /&gt;&lt;FieldMerge&gt;false&lt;/FieldMerge&gt;&lt;FieldParent&gt;GR37642DAE91804BAD8CF9CB6FFA8116D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Hoofdletter&lt;/FieldFormat&gt;&lt;FieldDataType&gt;0&lt;/FieldDataType&gt;&lt;FieldTip /&gt;&lt;FieldPrompt /&gt;&lt;FieldIndex&gt;14&lt;/FieldIndex&gt;&lt;FieldDescription /&gt;&lt;FieldName&gt;Plaats&lt;/FieldName&gt;&lt;FieldID&gt;VV47C09D5E304E48FE925181A46E5DEE0A&lt;/FieldID&gt;&lt;FieldXpath&gt;//documentspecificatie/heeftBetrekkingOp/gerelateerde/heeftAlsInitiator/gerelateerde/*/verblijfsadres/wpl.woonplaatsNaam | //documentspecificatie/heeftBetrekkingOp/gerelateerde/heeftAlsInitiator/gerelateerde/*/sub.correspondentieAdres/wpl.woonplaatsNaam&lt;/FieldXpath&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gemeente@ouder-amstel.nl&lt;/ValueExValue&gt;&lt;ValueName&gt;ouder-amstel&lt;/ValueName&gt;&lt;ValueParentID&gt;VV1F7183DF39384928B293AA1D28C4E9A8&lt;/ValueParentID&gt;&lt;ValueID&gt;418B2793EE2242E6A73D2FC23D03B159~0&lt;/ValueID&gt;&lt;/QuestionValue&gt;&lt;QuestionValue&gt;&lt;ValueData xsi:nil=&quot;true&quot; /&gt;&lt;FollowUpFields /&gt;&lt;ValueIndex&gt;1&lt;/ValueIndex&gt;&lt;ValueExValue&gt;info@diemen.nl&lt;/ValueExValue&gt;&lt;ValueName&gt;diemen&lt;/ValueName&gt;&lt;ValueParentID&gt;VV1F7183DF39384928B293AA1D28C4E9A8&lt;/ValueParentID&gt;&lt;ValueID&gt;6BA6A67BB3CA41BEA5E8AF94CF0B05BE~0&lt;/ValueID&gt;&lt;/QuestionValue&gt;&lt;QuestionValue&gt;&lt;ValueData xsi:nil=&quot;true&quot; /&gt;&lt;FollowUpFields /&gt;&lt;ValueIndex&gt;2&lt;/ValueIndex&gt;&lt;ValueExValue&gt;gemeente@uithoorn.nl&lt;/ValueExValue&gt;&lt;ValueName&gt;uithoorn&lt;/ValueName&gt;&lt;ValueParentID&gt;VV1F7183DF39384928B293AA1D28C4E9A8&lt;/ValueParentID&gt;&lt;ValueID&gt;0A7B8C34FEF940EF8ED98694DDA94457~0&lt;/ValueID&gt;&lt;/QuestionValue&gt;&lt;QuestionValue&gt;&lt;ValueData xsi:nil=&quot;true&quot; /&gt;&lt;FollowUpFields /&gt;&lt;ValueIndex&gt;3&lt;/ValueIndex&gt;&lt;ValueExValue&gt;info@duoplus.nl&lt;/ValueExValue&gt;&lt;ValueName&gt;duoplus&lt;/ValueName&gt;&lt;ValueParentID&gt;VV1F7183DF39384928B293AA1D28C4E9A8&lt;/ValueParentID&gt;&lt;ValueID&gt;B669F18E8A684DCCB3A7C0316A1BCAF8~0&lt;/ValueID&gt;&lt;/QuestionValue&gt;&lt;/FieldValues&gt;&lt;FieldMerge&gt;false&lt;/FieldMerge&gt;&lt;FieldParent&gt;GR37642DAE91804BAD8CF9CB6FFA8116D6&lt;/FieldParent&gt;&lt;FieldRun&gt;3&lt;/FieldRun&gt;&lt;FieldDataSource&gt;1&lt;/FieldDataSource&gt;&lt;FieldList&gt;1&lt;/FieldList&gt;&lt;FieldRequired&gt;0&lt;/FieldRequired&gt;&lt;FieldLen&gt;-1&lt;/FieldLen&gt;&lt;FieldHelp /&gt;&lt;FieldDocProp /&gt;&lt;FieldEmptyDate&gt;false&lt;/FieldEmptyDate&gt;&lt;FieldDefault xsi:type=&quot;xsd:string&quot;&gt;=[Tenant]&lt;/FieldDefault&gt;&lt;FieldFormat&gt;geen&lt;/FieldFormat&gt;&lt;FieldDataType&gt;1&lt;/FieldDataType&gt;&lt;FieldTip /&gt;&lt;FieldPrompt /&gt;&lt;FieldIndex&gt;15&lt;/FieldIndex&gt;&lt;FieldDescription /&gt;&lt;FieldName&gt;algemeen_emailadres&lt;/FieldName&gt;&lt;FieldID&gt;VV1552C77A5955457F9029E9883A3D0431&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Diemen&lt;/ValueName&gt;&lt;ValueParentID&gt;VVDF750C2B46FD4EA39450C7FE25517F06&lt;/ValueParentID&gt;&lt;ValueID&gt;A29B25E5474647EB9E426844206404C5~0&lt;/ValueID&gt;&lt;/QuestionValue&gt;&lt;QuestionValue&gt;&lt;ValueData xsi:nil=&quot;true&quot; /&gt;&lt;FollowUpFields /&gt;&lt;ValueIndex&gt;1&lt;/ValueIndex&gt;&lt;ValueExValue /&gt;&lt;ValueName&gt;Uithoorn&lt;/ValueName&gt;&lt;ValueParentID&gt;VVDF750C2B46FD4EA39450C7FE25517F06&lt;/ValueParentID&gt;&lt;ValueID&gt;727EC2BF8C36424C9B72E8777A05D40E~0&lt;/ValueID&gt;&lt;/QuestionValue&gt;&lt;QuestionValue&gt;&lt;ValueData xsi:nil=&quot;true&quot; /&gt;&lt;FollowUpFields /&gt;&lt;ValueIndex&gt;2&lt;/ValueIndex&gt;&lt;ValueExValue /&gt;&lt;ValueName&gt;Ouder-amstel&lt;/ValueName&gt;&lt;ValueParentID&gt;VVDF750C2B46FD4EA39450C7FE25517F06&lt;/ValueParentID&gt;&lt;ValueID&gt;3EDF2750E28A49E2A5C5D4DF4F76433B~0&lt;/ValueID&gt;&lt;/QuestionValue&gt;&lt;QuestionValue&gt;&lt;ValueData xsi:nil=&quot;true&quot; /&gt;&lt;FollowUpFields /&gt;&lt;ValueIndex&gt;3&lt;/ValueIndex&gt;&lt;ValueExValue /&gt;&lt;ValueName&gt;Duoplus&lt;/ValueName&gt;&lt;ValueParentID&gt;VVDF750C2B46FD4EA39450C7FE25517F06&lt;/ValueParentID&gt;&lt;ValueID&gt;CCBB3E5090CB4B3080CC80BE6A939CDB~0&lt;/ValueID&gt;&lt;/QuestionValue&gt;&lt;/FieldValues&gt;&lt;FieldMerge&gt;false&lt;/FieldMerge&gt;&lt;FieldParent&gt;GR37642DAE91804BAD8CF9CB6FFA8116D6&lt;/FieldParent&gt;&lt;FieldRun&gt;3&lt;/FieldRun&gt;&lt;FieldDataSource&gt;1&lt;/FieldDataSource&gt;&lt;FieldList&gt;1&lt;/FieldList&gt;&lt;FieldRequired&gt;0&lt;/FieldRequired&gt;&lt;FieldLen&gt;-1&lt;/FieldLen&gt;&lt;FieldHelp /&gt;&lt;FieldDocProp /&gt;&lt;FieldEmptyDate&gt;false&lt;/FieldEmptyDate&gt;&lt;FieldDefault xsi:type=&quot;xsd:string&quot;&gt;=[Tenant]&lt;/FieldDefault&gt;&lt;FieldFormat&gt;Als in een zin&lt;/FieldFormat&gt;&lt;FieldDataType&gt;0&lt;/FieldDataType&gt;&lt;FieldTip /&gt;&lt;FieldPrompt /&gt;&lt;FieldIndex&gt;16&lt;/FieldIndex&gt;&lt;FieldDescription /&gt;&lt;FieldName&gt;gemeente_naam&lt;/FieldName&gt;&lt;FieldID&gt;VVAE430EFD50BD4E22A45817CBE89964E1&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D.J. den Hartoglaan 1&lt;/ValueExValue&gt;&lt;ValueName&gt;Diemen&lt;/ValueName&gt;&lt;ValueParentID&gt;VVCD244BCE42FC44549124CF069652204F&lt;/ValueParentID&gt;&lt;ValueID&gt;A1EA7EB50B504DB4A187247130FD6761~0&lt;/ValueID&gt;&lt;/QuestionValue&gt;&lt;QuestionValue&gt;&lt;ValueData xsi:nil=&quot;true&quot; /&gt;&lt;FollowUpFields /&gt;&lt;ValueIndex&gt;1&lt;/ValueIndex&gt;&lt;ValueExValue&gt;Laan van Meerwijk 16&lt;/ValueExValue&gt;&lt;ValueName&gt;Uithoorn&lt;/ValueName&gt;&lt;ValueParentID&gt;VVCD244BCE42FC44549124CF069652204F&lt;/ValueParentID&gt;&lt;ValueID&gt;7AB11E1F4E924A96838364C59FDF80C8~0&lt;/ValueID&gt;&lt;/QuestionValue&gt;&lt;QuestionValue&gt;&lt;ValueData xsi:nil=&quot;true&quot; /&gt;&lt;FollowUpFields /&gt;&lt;ValueIndex&gt;2&lt;/ValueIndex&gt;&lt;ValueExValue&gt;Vondelstraat 1&lt;/ValueExValue&gt;&lt;ValueName&gt;Ouder-Amstel&lt;/ValueName&gt;&lt;ValueParentID&gt;VVCD244BCE42FC44549124CF069652204F&lt;/ValueParentID&gt;&lt;ValueID&gt;EFCC8ECC9F324E699338DC1AEED02D97~0&lt;/ValueID&gt;&lt;/QuestionValue&gt;&lt;QuestionValue&gt;&lt;ValueData xsi:nil=&quot;true&quot; /&gt;&lt;FollowUpFields /&gt;&lt;ValueIndex&gt;3&lt;/ValueIndex&gt;&lt;ValueExValue&gt;Vondelstraat 1&lt;/ValueExValue&gt;&lt;ValueName&gt;Duoplus&lt;/ValueName&gt;&lt;ValueParentID&gt;VVCD244BCE42FC44549124CF069652204F&lt;/ValueParentID&gt;&lt;ValueID&gt;50D7553FA5B441BB97D37949DDE2A936~0&lt;/ValueID&gt;&lt;/QuestionValue&gt;&lt;/FieldValues&gt;&lt;FieldMerge&gt;false&lt;/FieldMerge&gt;&lt;FieldParent&gt;GR37642DAE91804BAD8CF9CB6FFA8116D6&lt;/FieldParent&gt;&lt;FieldRun&gt;1&lt;/FieldRun&gt;&lt;FieldDataSource&gt;1&lt;/FieldDataSource&gt;&lt;FieldList&gt;1&lt;/FieldList&gt;&lt;FieldRequired&gt;0&lt;/FieldRequired&gt;&lt;FieldLen&gt;-1&lt;/FieldLen&gt;&lt;FieldHelp /&gt;&lt;FieldDocProp /&gt;&lt;FieldEmptyDate&gt;false&lt;/FieldEmptyDate&gt;&lt;FieldDefault xsi:type=&quot;xsd:string&quot;&gt;=[Tenant]&lt;/FieldDefault&gt;&lt;FieldFormat&gt;geen&lt;/FieldFormat&gt;&lt;FieldDataType&gt;1&lt;/FieldDataType&gt;&lt;FieldTip /&gt;&lt;FieldPrompt /&gt;&lt;FieldIndex&gt;17&lt;/FieldIndex&gt;&lt;FieldDescription /&gt;&lt;FieldName&gt;gemeente_bezoekadres&lt;/FieldName&gt;&lt;FieldID&gt;VV68B4BF0744E14175812B385AE852C24E&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www.diemen.nl&lt;/ValueExValue&gt;&lt;ValueName&gt;Diemen&lt;/ValueName&gt;&lt;ValueParentID&gt;VV604AC2F859AB4E409B9034127E694EB6&lt;/ValueParentID&gt;&lt;ValueID&gt;B49AF6B89483400B9A8DFA34E9CBB709~0&lt;/ValueID&gt;&lt;/QuestionValue&gt;&lt;QuestionValue&gt;&lt;ValueData xsi:nil=&quot;true&quot; /&gt;&lt;FollowUpFields /&gt;&lt;ValueIndex&gt;1&lt;/ValueIndex&gt;&lt;ValueExValue&gt;www.uithoorn.nl&lt;/ValueExValue&gt;&lt;ValueName&gt;Uithoorn&lt;/ValueName&gt;&lt;ValueParentID&gt;VV604AC2F859AB4E409B9034127E694EB6&lt;/ValueParentID&gt;&lt;ValueID&gt;6FCAF1ED12614EB2AF274D12CA200AC8~0&lt;/ValueID&gt;&lt;/QuestionValue&gt;&lt;QuestionValue&gt;&lt;ValueData xsi:nil=&quot;true&quot; /&gt;&lt;FollowUpFields /&gt;&lt;ValueIndex&gt;2&lt;/ValueIndex&gt;&lt;ValueExValue&gt;www.ouder-amstel.nl&lt;/ValueExValue&gt;&lt;ValueName&gt;Ouder-amstel&lt;/ValueName&gt;&lt;ValueParentID&gt;VV604AC2F859AB4E409B9034127E694EB6&lt;/ValueParentID&gt;&lt;ValueID&gt;8DFC28D5127D46B394CC6AAE2682D2C3~0&lt;/ValueID&gt;&lt;/QuestionValue&gt;&lt;QuestionValue&gt;&lt;ValueData xsi:nil=&quot;true&quot; /&gt;&lt;FollowUpFields /&gt;&lt;ValueIndex&gt;3&lt;/ValueIndex&gt;&lt;ValueExValue&gt;www.duoplus.nl&lt;/ValueExValue&gt;&lt;ValueName&gt;Duoplus&lt;/ValueName&gt;&lt;ValueParentID&gt;VV604AC2F859AB4E409B9034127E694EB6&lt;/ValueParentID&gt;&lt;ValueID&gt;45ECC6D59C314FF6B8EADA6DD0B9F20B~0&lt;/ValueID&gt;&lt;/QuestionValue&gt;&lt;/FieldValues&gt;&lt;FieldMerge&gt;false&lt;/FieldMerge&gt;&lt;FieldParent&gt;GR37642DAE91804BAD8CF9CB6FFA8116D6&lt;/FieldParent&gt;&lt;FieldRun&gt;1&lt;/FieldRun&gt;&lt;FieldDataSource&gt;1&lt;/FieldDataSource&gt;&lt;FieldList&gt;1&lt;/FieldList&gt;&lt;FieldRequired&gt;0&lt;/FieldRequired&gt;&lt;FieldLen&gt;-1&lt;/FieldLen&gt;&lt;FieldHelp /&gt;&lt;FieldDocProp /&gt;&lt;FieldEmptyDate&gt;false&lt;/FieldEmptyDate&gt;&lt;FieldDefault xsi:type=&quot;xsd:string&quot;&gt;=[Tenant]&lt;/FieldDefault&gt;&lt;FieldFormat&gt;geen&lt;/FieldFormat&gt;&lt;FieldDataType&gt;1&lt;/FieldDataType&gt;&lt;FieldTip /&gt;&lt;FieldPrompt /&gt;&lt;FieldIndex&gt;18&lt;/FieldIndex&gt;&lt;FieldDescription /&gt;&lt;FieldName&gt;gemeente_website&lt;/FieldName&gt;&lt;FieldID&gt;VVF37864DA39AE4DFA948D98C814B68FD0&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020-3144 888&lt;/ValueExValue&gt;&lt;ValueName&gt;Diemen&lt;/ValueName&gt;&lt;ValueParentID&gt;VV59F7BDFCE1C5470E90E519EE5997E600&lt;/ValueParentID&gt;&lt;ValueID&gt;78D5A3F9DD67463793CC5EDDEBB0C23E~0&lt;/ValueID&gt;&lt;/QuestionValue&gt;&lt;QuestionValue&gt;&lt;ValueData xsi:nil=&quot;true&quot; /&gt;&lt;FollowUpFields /&gt;&lt;ValueIndex&gt;1&lt;/ValueIndex&gt;&lt;ValueExValue&gt;0297-513 111&lt;/ValueExValue&gt;&lt;ValueName&gt;Uithoorn&lt;/ValueName&gt;&lt;ValueParentID&gt;VV59F7BDFCE1C5470E90E519EE5997E600&lt;/ValueParentID&gt;&lt;ValueID&gt;ECD4FC498F84419080794F6CBC6B3310~0&lt;/ValueID&gt;&lt;/QuestionValue&gt;&lt;QuestionValue&gt;&lt;ValueData xsi:nil=&quot;true&quot; /&gt;&lt;FollowUpFields /&gt;&lt;ValueIndex&gt;2&lt;/ValueIndex&gt;&lt;ValueExValue&gt;020-496 2121&lt;/ValueExValue&gt;&lt;ValueName&gt;Ouder-Amstel&lt;/ValueName&gt;&lt;ValueParentID&gt;VV59F7BDFCE1C5470E90E519EE5997E600&lt;/ValueParentID&gt;&lt;ValueID&gt;341DA29C2A594F4FB4A3406AA11DC8FC~0&lt;/ValueID&gt;&lt;/QuestionValue&gt;&lt;QuestionValue&gt;&lt;ValueData xsi:nil=&quot;true&quot; /&gt;&lt;FollowUpFields /&gt;&lt;ValueIndex&gt;3&lt;/ValueIndex&gt;&lt;ValueExValue&gt;020-496 2121&lt;/ValueExValue&gt;&lt;ValueName&gt;Duoplus&lt;/ValueName&gt;&lt;ValueParentID&gt;VV59F7BDFCE1C5470E90E519EE5997E600&lt;/ValueParentID&gt;&lt;ValueID&gt;AA0C3B7481D147EF98E6E84FD45A28F0~0&lt;/ValueID&gt;&lt;/QuestionValue&gt;&lt;/FieldValues&gt;&lt;FieldMerge&gt;false&lt;/FieldMerge&gt;&lt;FieldParent&gt;GR37642DAE91804BAD8CF9CB6FFA8116D6&lt;/FieldParent&gt;&lt;FieldRun&gt;1&lt;/FieldRun&gt;&lt;FieldDataSource&gt;1&lt;/FieldDataSource&gt;&lt;FieldList&gt;1&lt;/FieldList&gt;&lt;FieldRequired&gt;0&lt;/FieldRequired&gt;&lt;FieldLen&gt;-1&lt;/FieldLen&gt;&lt;FieldHelp /&gt;&lt;FieldDocProp /&gt;&lt;FieldEmptyDate&gt;false&lt;/FieldEmptyDate&gt;&lt;FieldDefault xsi:type=&quot;xsd:string&quot;&gt;=[Tenant]&lt;/FieldDefault&gt;&lt;FieldFormat&gt;geen&lt;/FieldFormat&gt;&lt;FieldDataType&gt;1&lt;/FieldDataType&gt;&lt;FieldTip /&gt;&lt;FieldPrompt /&gt;&lt;FieldIndex&gt;19&lt;/FieldIndex&gt;&lt;FieldDescription&gt;algemene telefoonnummer van de gemeente&lt;/FieldDescription&gt;&lt;FieldName&gt;gemeente_telefoonnummer&lt;/FieldName&gt;&lt;FieldID&gt;VVEA3A0ED7D9FF48AFA17535F2739919C0&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gemeente@ouder-amstel.nl - Postbus 35 - 1190 AA Ouderkerk a/d Amstel - (020) 496 21 21 - www.ouder-amstel.nl&amp;#xD;_x000a_KvK 34359313 - IBAN NL41BNGH0285006762&lt;/ValueExValue&gt;&lt;ValueName&gt;ouder-amstel&lt;/ValueName&gt;&lt;ValueParentID&gt;VV0042667EC6FF4937B6A507DBE7F48204&lt;/ValueParentID&gt;&lt;ValueID&gt;973EA4E5C0B84B75B53AA8D8C7289B58~0&lt;/ValueID&gt;&lt;/QuestionValue&gt;&lt;QuestionValue&gt;&lt;ValueData xsi:nil=&quot;true&quot; /&gt;&lt;FollowUpFields /&gt;&lt;ValueIndex&gt;1&lt;/ValueIndex&gt;&lt;ValueExValue&gt;info@diemen.nl - Postbus 191 - 1110 AD Diemen - (020) 31 44 888 - www.diemen.nl&amp;#xD;_x000a_KvK 34374815 - IBAN NL18BNGH0285001841&lt;/ValueExValue&gt;&lt;ValueName&gt;diemen&lt;/ValueName&gt;&lt;ValueParentID&gt;VV0042667EC6FF4937B6A507DBE7F48204&lt;/ValueParentID&gt;&lt;ValueID&gt;858233C0F9A54914AC9BD70545BC8C67~0&lt;/ValueID&gt;&lt;/QuestionValue&gt;&lt;QuestionValue&gt;&lt;ValueData xsi:nil=&quot;true&quot; /&gt;&lt;FollowUpFields /&gt;&lt;ValueIndex&gt;2&lt;/ValueIndex&gt;&lt;ValueExValue&gt;info@duoplus.nl - Postbus 67 - 1190 AB Ouderkerk a/d Amstel - (0297) 51 32 32 - www.duoplus.nl&amp;#xD;_x000a_KvK 62475436 - IBAN NL15BNGH0285165631&lt;/ValueExValue&gt;&lt;ValueName&gt;duoplus&lt;/ValueName&gt;&lt;ValueParentID&gt;VV0042667EC6FF4937B6A507DBE7F48204&lt;/ValueParentID&gt;&lt;ValueID&gt;4F5CFCC8C36B4856A1264422D684C055~0&lt;/ValueID&gt;&lt;/QuestionValue&gt;&lt;QuestionValue&gt;&lt;ValueData xsi:nil=&quot;true&quot; /&gt;&lt;FollowUpFields /&gt;&lt;ValueIndex&gt;3&lt;/ValueIndex&gt;&lt;ValueExValue&gt;gemeente@uithoorn.nl - Postbus 8 - 1420 AA Uithoorn - (0297) 51 31 11 - www.uithoorn.nl&amp;#xD;_x000a_KvK 34371711 - IBAN NL17BNGH0285008455&lt;/ValueExValue&gt;&lt;ValueName&gt;uithoorn&lt;/ValueName&gt;&lt;ValueParentID&gt;VV0042667EC6FF4937B6A507DBE7F48204&lt;/ValueParentID&gt;&lt;ValueID&gt;4B3919A76D62450B86A2E32B09921891~0&lt;/ValueID&gt;&lt;/QuestionValue&gt;&lt;/FieldValues&gt;&lt;FieldMerge&gt;false&lt;/FieldMerge&gt;&lt;FieldParent&gt;GR37642DAE91804BAD8CF9CB6FFA8116D6&lt;/FieldParent&gt;&lt;FieldRun&gt;1&lt;/FieldRun&gt;&lt;FieldDataSource&gt;1&lt;/FieldDataSource&gt;&lt;FieldList&gt;1&lt;/FieldList&gt;&lt;FieldRequired&gt;0&lt;/FieldRequired&gt;&lt;FieldLen&gt;-1&lt;/FieldLen&gt;&lt;FieldHelp /&gt;&lt;FieldDocProp /&gt;&lt;FieldEmptyDate&gt;false&lt;/FieldEmptyDate&gt;&lt;FieldDefault xsi:type=&quot;xsd:string&quot;&gt;=[Tenant]&lt;/FieldDefault&gt;&lt;FieldFormat&gt;geen&lt;/FieldFormat&gt;&lt;FieldDataType&gt;1&lt;/FieldDataType&gt;&lt;FieldTip /&gt;&lt;FieldPrompt /&gt;&lt;FieldIndex&gt;20&lt;/FieldIndex&gt;&lt;FieldDescription /&gt;&lt;FieldName&gt;voetnoot&lt;/FieldName&gt;&lt;FieldID&gt;VV296F3DFF98DB4F019E9FEC7BC8B99CD4&lt;/FieldID&gt;&lt;FieldXpath /&gt;&lt;FieldXpathAlternatives /&gt;&lt;FieldLinkedProp /&gt;&lt;/QuestionField&gt;&lt;/GroupFields&gt;&lt;IsRepeatingGroup&gt;false&lt;/IsRepeatingGroup&gt;&lt;/QuestionGroup&gt;&lt;QuestionGroup&gt;&lt;GroupID&gt;GR312EF7970481442298AA5F37CE1834FE&lt;/GroupID&gt;&lt;GroupName&gt;Gegevens brief&lt;/GroupName&gt;&lt;GroupDescription /&gt;&lt;GroupIndex&gt;1&lt;/GroupIndex&gt;&lt;GroupFields&gt;&lt;QuestionField&gt;&lt;FieldMask /&gt;&lt;FieldListSettings&gt;&lt;DisplayDirection&gt;Vertical&lt;/DisplayDirection&gt;&lt;/FieldListSettings&gt;&lt;FieldValues /&gt;&lt;FieldMerge&gt;false&lt;/FieldMerge&gt;&lt;FieldParent&gt;GR312EF7970481442298AA5F37CE1834F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Zaaknummer&lt;/FieldName&gt;&lt;FieldID&gt;VV3174AFE7DD4F46D89C15B32DF4FA6E91&lt;/FieldID&gt;&lt;FieldXpath&gt;//documentspecificatie/heeftBetrekkingOp/gerelateerde/identificatie&lt;/FieldXpath&gt;&lt;FieldXpathAlternatives /&gt;&lt;FieldLinkedProp /&gt;&lt;/QuestionField&gt;&lt;QuestionField&gt;&lt;FieldMask /&gt;&lt;FieldListSettings&gt;&lt;DisplayDirection&gt;Vertical&lt;/DisplayDirection&gt;&lt;/FieldListSettings&gt;&lt;FieldValues /&gt;&lt;FieldMerge&gt;false&lt;/FieldMerge&gt;&lt;FieldParent&gt;GR312EF7970481442298AA5F37CE1834F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Documentnr&lt;/FieldName&gt;&lt;FieldID&gt;VV0E1F5C5114274F1DADD50170C17903FF&lt;/FieldID&gt;&lt;FieldXpath&gt;documentspecificatie/identificatie/text()&lt;/FieldXpath&gt;&lt;FieldXpathAlternatives /&gt;&lt;FieldLinkedProp /&gt;&lt;/QuestionField&gt;&lt;QuestionField&gt;&lt;FieldMask /&gt;&lt;FieldListSettings&gt;&lt;DisplayDirection&gt;Vertical&lt;/DisplayDirection&gt;&lt;/FieldListSettings&gt;&lt;FieldValues /&gt;&lt;FieldMerge&gt;false&lt;/FieldMerge&gt;&lt;FieldParent&gt;GR312EF7970481442298AA5F37CE1834F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2&lt;/FieldIndex&gt;&lt;FieldDescription /&gt;&lt;FieldName&gt;Dagtekening&lt;/FieldName&gt;&lt;FieldID&gt;VV729CB5CDC61A408480DE6AB11EE40A98&lt;/FieldID&gt;&lt;FieldXpath /&gt;&lt;FieldXpathAlternatives /&gt;&lt;FieldLinkedProp /&gt;&lt;/QuestionField&gt;&lt;QuestionField&gt;&lt;FieldMask /&gt;&lt;FieldListSettings&gt;&lt;DisplayDirection&gt;Vertical&lt;/DisplayDirection&gt;&lt;/FieldListSettings&gt;&lt;FieldValues /&gt;&lt;FieldMerge&gt;false&lt;/FieldMerge&gt;&lt;FieldParent&gt;GR312EF7970481442298AA5F37CE1834F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3&lt;/FieldIndex&gt;&lt;FieldDescription /&gt;&lt;FieldName&gt;Verzenddatum&lt;/FieldName&gt;&lt;FieldID&gt;VV6B2E8D2059A5499983816E8D1A974978&lt;/FieldID&gt;&lt;FieldXpath /&gt;&lt;FieldXpathAlternatives /&gt;&lt;FieldLinkedProp /&gt;&lt;/QuestionField&gt;&lt;QuestionField&gt;&lt;FieldMask /&gt;&lt;FieldListSettings&gt;&lt;DisplayDirection&gt;Vertical&lt;/DisplayDirection&gt;&lt;/FieldListSettings&gt;&lt;FieldValues /&gt;&lt;FieldMerge&gt;false&lt;/FieldMerge&gt;&lt;FieldParent&gt;GR312EF7970481442298AA5F37CE1834F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gt;Geef hier het kenmerk in dat de aanvrager heeft aangegeven (de meeste bedrijven geven dat op) of de datum van de brief waarop je reageert.&lt;/FieldDescription&gt;&lt;FieldName&gt;Uw_brief_kenmerk&lt;/FieldName&gt;&lt;FieldID&gt;VV7D18A89EDFD447E6A65ABDC26ED317B6&lt;/FieldID&gt;&lt;FieldXpath&gt;documentspecificatie/heeftBetrekkingOp/gerelateerde/kenmerk/kenmerk&lt;/FieldXpath&gt;&lt;FieldXpathAlternatives /&gt;&lt;FieldLinkedProp /&gt;&lt;/QuestionField&gt;&lt;QuestionField&gt;&lt;FieldMask /&gt;&lt;FieldListSettings&gt;&lt;DisplayDirection&gt;Vertical&lt;/DisplayDirection&gt;&lt;/FieldListSettings&gt;&lt;FieldValues /&gt;&lt;FieldMerge&gt;false&lt;/FieldMerge&gt;&lt;FieldParent&gt;GR312EF7970481442298AA5F37CE1834F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6&lt;/FieldIndex&gt;&lt;FieldDescription&gt;Het aantal bijlagen dat moet worden meeverzonden.&lt;/FieldDescription&gt;&lt;FieldName&gt;Bijlagen&lt;/FieldName&gt;&lt;FieldID&gt;VVF108C11B47F24951ACD3CA8D460B95C4&lt;/FieldID&gt;&lt;FieldXpath /&gt;&lt;FieldXpathAlternatives /&gt;&lt;FieldLinkedProp /&gt;&lt;/QuestionField&gt;&lt;QuestionField&gt;&lt;FieldMask /&gt;&lt;FieldListSettings&gt;&lt;DisplayDirection&gt;Vertical&lt;/DisplayDirection&gt;&lt;/FieldListSettings&gt;&lt;FieldValues /&gt;&lt;FieldMerge&gt;false&lt;/FieldMerge&gt;&lt;FieldParent&gt;GR312EF7970481442298AA5F37CE1834F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7&lt;/FieldIndex&gt;&lt;FieldDescription&gt;Geef altijd een onderwerpregel mee.&lt;/FieldDescription&gt;&lt;FieldName&gt;Betreft&lt;/FieldName&gt;&lt;FieldID&gt;VVC12DB6CFCF0C49C1AA1F23F8B132649A&lt;/FieldID&gt;&lt;FieldXpath&gt;//documentspecificatie/betreft&lt;/FieldXpath&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AANTEKENEN&lt;/ValueExValue&gt;&lt;ValueName&gt;Ja&lt;/ValueName&gt;&lt;ValueParentID&gt;VV635CC6D109D9460BAA0E5D09D9D7150F&lt;/ValueParentID&gt;&lt;ValueID&gt;DD548A10B2D5493C8FE3242FD127E04A~0&lt;/ValueID&gt;&lt;/QuestionValue&gt;&lt;QuestionValue&gt;&lt;ValueData xsi:nil=&quot;true&quot; /&gt;&lt;FollowUpFields /&gt;&lt;ValueIndex&gt;1&lt;/ValueIndex&gt;&lt;ValueExValue&gt;(nodata)&lt;/ValueExValue&gt;&lt;ValueName&gt;Nee&lt;/ValueName&gt;&lt;ValueParentID&gt;VV635CC6D109D9460BAA0E5D09D9D7150F&lt;/ValueParentID&gt;&lt;ValueID&gt;B444260D3A3742D3BF75308363E1A308~0&lt;/ValueID&gt;&lt;/QuestionValue&gt;&lt;/FieldValues&gt;&lt;FieldMerge&gt;false&lt;/FieldMerge&gt;&lt;FieldParent&gt;GR312EF7970481442298AA5F37CE1834FE&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8&lt;/FieldIndex&gt;&lt;FieldDescription&gt;Kies Ja/Nee&lt;/FieldDescription&gt;&lt;FieldName&gt;Aantekenen&lt;/FieldName&gt;&lt;FieldID&gt;VV4F56C99EF4F14EB2AA4A86EDA5EB3B85&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Dit document is in een geautomatiseerd proces aangemaakt en is derhalve niet ondertekend.&lt;/ValueExValue&gt;&lt;ValueName&gt;Ja&lt;/ValueName&gt;&lt;ValueParentID&gt;VV1A552BE8572D4500AC66737929DF5735&lt;/ValueParentID&gt;&lt;ValueID&gt;FE531AF2A1F14E46A9809EA22F7CC4F3~0&lt;/ValueID&gt;&lt;/QuestionValue&gt;&lt;QuestionValue&gt;&lt;ValueData xsi:nil=&quot;true&quot; /&gt;&lt;FollowUpFields /&gt;&lt;ValueIndex&gt;1&lt;/ValueIndex&gt;&lt;ValueExValue&gt;(nodata)&lt;/ValueExValue&gt;&lt;ValueName&gt;Nee&lt;/ValueName&gt;&lt;ValueParentID&gt;VV1A552BE8572D4500AC66737929DF5735&lt;/ValueParentID&gt;&lt;ValueID&gt;22EFADA4030E4B9F85EBCCAF445D9966~0&lt;/ValueID&gt;&lt;/QuestionValue&gt;&lt;/FieldValues&gt;&lt;FieldMerge&gt;false&lt;/FieldMerge&gt;&lt;FieldParent&gt;GR312EF7970481442298AA5F37CE1834FE&lt;/FieldParent&gt;&lt;FieldRun&gt;0&lt;/FieldRun&gt;&lt;FieldDataSource&gt;0&lt;/FieldDataSource&gt;&lt;FieldList&gt;2&lt;/FieldList&gt;&lt;FieldRequired&gt;0&lt;/FieldRequired&gt;&lt;FieldLen&gt;-1&lt;/FieldLen&gt;&lt;FieldHelp /&gt;&lt;FieldDocProp /&gt;&lt;FieldEmptyDate&gt;false&lt;/FieldEmptyDate&gt;&lt;FieldDefault xsi:type=&quot;xsd:string&quot;&gt;Ja&lt;/FieldDefault&gt;&lt;FieldFormat&gt;geen&lt;/FieldFormat&gt;&lt;FieldDataType&gt;1&lt;/FieldDataType&gt;&lt;FieldTip /&gt;&lt;FieldPrompt /&gt;&lt;FieldIndex&gt;9&lt;/FieldIndex&gt;&lt;FieldDescription&gt;Extra regel: Dit document is in een geautomatiseerd proces aangemaakt en is derhalve niet ondertekend.&lt;/FieldDescription&gt;&lt;FieldName&gt;Digitaal_ondertekenen&lt;/FieldName&gt;&lt;FieldID&gt;VV0C98462116BC4D15BD0884688E9DB93A&lt;/FieldID&gt;&lt;FieldXpath /&gt;&lt;FieldXpathAlternatives /&gt;&lt;FieldLinkedProp /&gt;&lt;/QuestionField&gt;&lt;/GroupFields&gt;&lt;IsRepeatingGroup&gt;false&lt;/IsRepeatingGroup&gt;&lt;/QuestionGroup&gt;&lt;QuestionGroup&gt;&lt;GroupID&gt;GR34798D7F08C04C80BF3C7FCD847DC739&lt;/GroupID&gt;&lt;GroupName&gt;Behandelaar&lt;/GroupName&gt;&lt;GroupDescription /&gt;&lt;GroupIndex&gt;2&lt;/GroupIndex&gt;&lt;GroupFields&gt;&lt;QuestionField&gt;&lt;FieldMask /&gt;&lt;FieldListSettings&gt;&lt;DisplayDirection&gt;Vertical&lt;/DisplayDirection&gt;&lt;/FieldListSettings&gt;&lt;FieldValues /&gt;&lt;FieldMerge&gt;false&lt;/FieldMerge&gt;&lt;FieldParent&gt;GR34798D7F08C04C80BF3C7FCD847DC739&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 /&gt;&lt;FieldName&gt;B_Voorletters&lt;/FieldName&gt;&lt;FieldID&gt;VV5314553F3D1542BC802C110B8A4E3575&lt;/FieldID&gt;&lt;FieldXpath&gt;//documentspecificatie/heeft/gerelateerde/medewerker/voorletters&lt;/FieldXpath&gt;&lt;FieldXpathAlternatives /&gt;&lt;FieldLinkedProp /&gt;&lt;/QuestionField&gt;&lt;QuestionField&gt;&lt;FieldMask /&gt;&lt;FieldListSettings&gt;&lt;DisplayDirection&gt;Vertical&lt;/DisplayDirection&gt;&lt;/FieldListSettings&gt;&lt;FieldValues /&gt;&lt;FieldMerge&gt;false&lt;/FieldMerge&gt;&lt;FieldParent&gt;GR34798D7F08C04C80BF3C7FCD847DC739&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B_Achternaam&lt;/FieldName&gt;&lt;FieldID&gt;VV022EDC5841774882ACC1B5412F856227&lt;/FieldID&gt;&lt;FieldXpath&gt;//documentspecificatie/heeft/gerelateerde/medewerker/achternaam&lt;/FieldXpath&gt;&lt;FieldXpathAlternatives /&gt;&lt;FieldLinkedProp /&gt;&lt;/QuestionField&gt;&lt;QuestionField&gt;&lt;FieldMask /&gt;&lt;FieldListSettings&gt;&lt;DisplayDirection&gt;Vertical&lt;/DisplayDirection&gt;&lt;/FieldListSettings&gt;&lt;FieldValues /&gt;&lt;FieldMerge&gt;false&lt;/FieldMerge&gt;&lt;FieldParent&gt;GR34798D7F08C04C80BF3C7FCD847DC739&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B_Telefoonnr&lt;/FieldName&gt;&lt;FieldID&gt;VVF6C6198301BE43CD983E0CCA27231B7B&lt;/FieldID&gt;&lt;FieldXpath&gt;//documentspecificatie/heeft/gerelateerde/medewerker/telefoonnummer&lt;/FieldXpath&gt;&lt;FieldXpathAlternatives /&gt;&lt;FieldLinkedProp /&gt;&lt;/QuestionField&gt;&lt;QuestionField&gt;&lt;FieldMask /&gt;&lt;FieldListSettings&gt;&lt;DisplayDirection&gt;Vertical&lt;/DisplayDirection&gt;&lt;/FieldListSettings&gt;&lt;FieldValues /&gt;&lt;FieldMerge&gt;false&lt;/FieldMerge&gt;&lt;FieldParent&gt;GR34798D7F08C04C80BF3C7FCD847DC739&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6&lt;/FieldIndex&gt;&lt;FieldDescription /&gt;&lt;FieldName&gt;B_Emailadres&lt;/FieldName&gt;&lt;FieldID&gt;VV022DAA4080F64A5C875C5E32AD2D409D&lt;/FieldID&gt;&lt;FieldXpath&gt;//documentspecificatie/heeft/gerelateerde/medewerker/emailadres&lt;/FieldXpath&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D1C8D8504204523864083CD6E1404DB&lt;/ID&gt;_x000d__x000a_      &lt;PROMPT&gt;_x000d__x000a_        &lt;NLNL&gt;Bedrijfs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Indien van toepassing&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17C79CF920A4C59B1E95080B828D487&lt;/ID&gt;_x000d__x000a_      &lt;PROMPT&gt;_x000d__x000a_        &lt;NLNL&gt;Voorvoegsel(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A3A0FB3A1B042D2A92A7A61AF0C3F3F&lt;/ID&gt;_x000d__x000a_      &lt;PROMPT&gt;_x000d__x000a_        &lt;NLNL&gt;Straat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30CA138CF4C4FBA93682EBB507F714E&lt;/ID&gt;_x000d__x000a_      &lt;PROMPT&gt;_x000d__x000a_        &lt;NLNL&gt;Huis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71200316BCF4DFDAD5530F896D44400&lt;/ID&gt;_x000d__x000a_      &lt;PROMPT&gt;_x000d__x000a_        &lt;NLNL&gt;Huislett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67B8D2293D042A0BF9D676A2FF7201D&lt;/ID&gt;_x000d__x000a_      &lt;PROMPT&gt;_x000d__x000a_        &lt;NLNL&gt;Huisnummertoevoeg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D90DEB00BA5423C91C9725C96C8A357&lt;/ID&gt;_x000d__x000a_      &lt;PROMPT&gt;_x000d__x000a_        &lt;NLNL&gt;Postc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E9DBA64C4AF4A4EBEE911072955550D&lt;/ID&gt;_x000d__x000a_      &lt;PROMPT&gt;_x000d__x000a_        &lt;NLNL&gt;Woonplaat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8A5B11D268849539B60485C4E93B0CD&lt;/ID&gt;_x000d__x000a_      &lt;PROMPT&gt;_x000d__x000a_        &lt;NLNL&gt;Aanhef1&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5BA2D8D102F4860B343054EDFBDC6B4&lt;/ID&gt;_x000d__x000a_      &lt;PROMPT&gt;_x000d__x000a_        &lt;NLNL&gt;Aanhef2&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B72B4F0A677427FBBF79B4C127FFF3D&lt;/ID&gt;_x000d__x000a_      &lt;PROMPT&gt;_x000d__x000a_        &lt;NLNL&gt;te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29CB5CDC61A408480DE6AB11EE40A98&lt;/ID&gt;_x000d__x000a_      &lt;PROMPT&gt;_x000d__x000a_        &lt;NLNL&gt;Dagteken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DB7DA407CDF40149300EB601F84837E&lt;/ID&gt;_x000d__x000a_      &lt;PROMPT&gt;_x000d__x000a_        &lt;NLNL&gt;Referentie c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Ons kenmerk_x000d__x000a_Geef hier het zaaknummer in Z2014-001234._x000d__x000a_Voor Squit-XO nummering: vul het zaaknummer aan met {spatie}/{spatie} en het dossiernummer.&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D18A89EDFD447E6A65ABDC26ED317B6&lt;/ID&gt;_x000d__x000a_      &lt;PROMPT&gt;_x000d__x000a_        &lt;NLNL&gt;Uw brief / kenmerk&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Geef hier het kenmerk in dat de aanvrager heeft aangegeven (de meeste bedrijven geven dat op) of de datum van de brief waarop je reageer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F1535095D54E80A1CCE108B6DE035D&lt;/ID&gt;_x000d__x000a_      &lt;PROMPT&gt;_x000d__x000a_        &lt;NLNL&gt;Aanhef trigg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Bepaald of de naam automatisch moet worden aangevuld&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B1719B5CBAA4BD19FE1E4DDED4C7CEF&lt;/ID&gt;_x000d__x000a_      &lt;PROMPT&gt;_x000d__x000a_        &lt;NLNL&gt;Eigen aanh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Indien Eigen aanhef gevuld is vervalt het veld Aanhef.&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5701506F7CA4D2C8A726C3F2A18A11F&lt;/ID&gt;_x000d__x000a_      &lt;PROMPT&gt;_x000d__x000a_        &lt;NLNL&gt;Logo bri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Logo van eigen gemeente tonen of DUO+?&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39924ADE52D43458B54C78D414A9325&lt;/ID&gt;_x000d__x000a_      &lt;PROMPT&gt;_x000d__x000a_        &lt;NLNL&gt;Voor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314553F3D1542BC802C110B8A4E3575&lt;/ID&gt;_x000d__x000a_      &lt;PROMPT&gt;_x000d__x000a_        &lt;NLNL&gt;Voorletter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1120FF66B6C4FE0BAD9BAA3C80210F8&lt;/ID&gt;_x000d__x000a_      &lt;PROMPT&gt;_x000d__x000a_        &lt;NLNL&gt;Voorvoegs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22EDC5841774882ACC1B5412F856227&lt;/ID&gt;_x000d__x000a_      &lt;PROMPT&gt;_x000d__x000a_        &lt;NLNL&gt;Achter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22DAA4080F64A5C875C5E32AD2D409D&lt;/ID&gt;_x000d__x000a_      &lt;PROMPT&gt;_x000d__x000a_        &lt;NLNL&gt;E-mailadr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D858544351F45CA9EF1B0D0A0A8EB3E&lt;/ID&gt;_x000d__x000a_      &lt;PROMPT&gt;_x000d__x000a_        &lt;NLNL&gt;Functi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F1CF2BCCD3C42C0BC39E8010BCD82F1&lt;/ID&gt;_x000d__x000a_      &lt;PROMPT&gt;_x000d__x000a_        &lt;NLNL&gt;Voorvoegsel(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Gekoppeld aan Voorletters_x000d__x000a_Verborgen en begint met hoofdletter&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C33174DE0094AE9824633B2DE0A71DC&lt;/ID&gt;_x000d__x000a_      &lt;PROMPT&gt;_x000d__x000a_        &lt;NLNL&gt;Gesl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54865BF99E24ED19BA1BCFE81FE5CBB&lt;/ID&gt;_x000d__x000a_      &lt;PROMPT&gt;_x000d__x000a_        &lt;NLNL&gt;Voorletter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Gebruik punten tussen de letters en achter de laatste letter&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65077A03B9C45CB8C6512A3E034EFE4&lt;/ID&gt;_x000d__x000a_      &lt;PROMPT&gt;_x000d__x000a_        &lt;NLNL&gt;Achter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6213B1A08C4C23B2767F70A9F598D7&lt;/ID&gt;_x000d__x000a_      &lt;PROMPT&gt;_x000d__x000a_        &lt;NLNL&gt;Gesl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95E63DE517B411B8F92AEE2B50ADF6E&lt;/ID&gt;_x000d__x000a_      &lt;PROMPT&gt;_x000d__x000a_        &lt;NLNL&gt;Aanh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CAB29161DCA447BA51730013B6EBF6E&lt;/ID&gt;_x000d__x000a_      &lt;PROMPT&gt;_x000d__x000a_        &lt;NLNL&gt;Aanh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1D52F999BF2463C8B81834F4C3A4A93&lt;/ID&gt;_x000d__x000a_      &lt;PROMPT&gt;_x000d__x000a_        &lt;NLNL&gt;Bijgevoegde stukk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Selecteer hier de bijgevoegde stukken._x000d__x000a_Je kunt maar 1 optie aanvink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174AFE7DD4F46D89C15B32DF4FA6E91&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E3933BCC0BC4F64844EDD8302EA505C&lt;/ID&gt;_x000d__x000a_      &lt;PROMPT&gt;_x000d__x000a_        &lt;NLNL&gt;datum verzoek&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81E61CDFC94474F8060D6934B33838F&lt;/ID&gt;_x000d__x000a_      &lt;PROMPT&gt;_x000d__x000a_        &lt;NLNL&gt;Informatie verzoek&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0027EA16C64489DB77E0D98265CF99D&lt;/ID&gt;_x000d__x000a_      &lt;PROMPT&gt;_x000d__x000a_        &lt;NLNL&gt;Aanhef trigg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Bepaald of de naam automatisch moet worden aangevuld&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E8EEAC0D6DD4393B66F70A8520A329D&lt;/ID&gt;_x000d__x000a_      &lt;PROMPT&gt;_x000d__x000a_        &lt;NLNL&gt;Eigen aanh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Indien Eigen aanhef gevuld is vervalt het veld Aanhef.&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AAE877704ED449A93DD11D7FD77961B&lt;/ID&gt;_x000d__x000a_      &lt;PROMPT&gt;_x000d__x000a_        &lt;NLNL&gt;Bijgevoegde stukk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Selecteer hier de bijgevoegde stukken._x000d__x000a_Je kunt maar 1 optie aanvink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B2E8D2059A5499983816E8D1A974978&lt;/ID&gt;_x000d__x000a_      &lt;PROMPT&gt;_x000d__x000a_        &lt;NLNL&gt;Verzend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36FA672B5AA4305B03B24DDB3804D81&lt;/ID&gt;_x000d__x000a_      &lt;PROMPT&gt;_x000d__x000a_        &lt;NLNL&gt;Voorletter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9EFA7875721450090F07F7E2EC8715D&lt;/ID&gt;_x000d__x000a_      &lt;PROMPT&gt;_x000d__x000a_        &lt;NLNL&gt;Tussenvoegsel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8D3F2544F6942B19223DB52390624AD&lt;/ID&gt;_x000d__x000a_      &lt;PROMPT&gt;_x000d__x000a_        &lt;NLNL&gt;Straa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E060668DA5A4AD5B198D7225B44851D&lt;/ID&gt;_x000d__x000a_      &lt;PROMPT&gt;_x000d__x000a_        &lt;NLNL&gt;Huisn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B3BCC1E2EBC47729E15DE7AF6AB7CAC&lt;/ID&gt;_x000d__x000a_      &lt;PROMPT&gt;_x000d__x000a_        &lt;NLNL&gt;Huislt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F5B5C8F15894C42A0C711EF5AB03A07&lt;/ID&gt;_x000d__x000a_      &lt;PROMPT&gt;_x000d__x000a_        &lt;NLNL&gt;Huisnr_tv&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F1E88D688314572A91999DAADD8BB74&lt;/ID&gt;_x000d__x000a_      &lt;PROMPT&gt;_x000d__x000a_        &lt;NLNL&gt;Postco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7C09D5E304E48FE925181A46E5DEE0A&lt;/ID&gt;_x000d__x000a_      &lt;PROMPT&gt;_x000d__x000a_        &lt;NLNL&gt;Plaat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C3D2FBC7B324941A853009C916F09DB&lt;/ID&gt;_x000d__x000a_      &lt;PROMPT&gt;_x000d__x000a_        &lt;NLNL&gt;Bedrijf of instell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7E4431A12F64920A0628818D11BBE0D&lt;/ID&gt;_x000d__x000a_      &lt;PROMPT&gt;_x000d__x000a_        &lt;NLNL&gt;Datum besliss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F80D06DFAC14E8890CB9E60D5C4B1D6&lt;/ID&gt;_x000d__x000a_      &lt;PROMPT&gt;_x000d__x000a_        &lt;NLNL&gt;Tussenvoegsel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1F5C5114274F1DADD50170C17903FF&lt;/ID&gt;_x000d__x000a_      &lt;PROMPT&gt;_x000d__x000a_        &lt;NLNL&gt;Documentn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B15F134F8F648D4A05B862BD64E8EE1&lt;/ID&gt;_x000d__x000a_      &lt;PROMPT&gt;_x000d__x000a_        &lt;NLNL&gt;datum aanvraa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EC676BEF7C5471EB7475906898F23F4&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koppelen aan zaaknummer van hoofdsjabloo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84305C267B0400CB27031FA7F3F8E28&lt;/ID&gt;_x000d__x000a_      &lt;PROMPT&gt;_x000d__x000a_        &lt;NLNL&gt;informatie_verzoek&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erzoek overnemen uit het wob-verzoek&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DA66982258A4C6088CE7348E5198872&lt;/ID&gt;_x000d__x000a_      &lt;PROMPT&gt;_x000d__x000a_        &lt;NLNL&gt;datum besliss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2A9BE2EF2AB4B57985AD38853AC4060&lt;/ID&gt;_x000d__x000a_      &lt;PROMPT&gt;_x000d__x000a_        &lt;NLNL&gt;Motiveer verdag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Motiveer waarom het wordt verdaagd, bijv. vakantieperiode/grote instroom wob verzoek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FA3B0F4EE7447E4BE9D9896DB9BA6BE&lt;/ID&gt;_x000d__x000a_      &lt;PROMPT&gt;_x000d__x000a_        &lt;NLNL&gt;Digitaal_onderteken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Extra regel: Dit document is in een geautomatiseerd proces aangemaakt en is derhalve niet ondertekend.&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12DB6CFCF0C49C1AA1F23F8B132649A&lt;/ID&gt;_x000d__x000a_      &lt;PROMPT&gt;_x000d__x000a_        &lt;NLNL&gt;Betref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Geef altijd een onderwerpregel mee.&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D4180B419D24A469A8C9C3599F45158&lt;/ID&gt;_x000d__x000a_      &lt;PROMPT&gt;_x000d__x000a_        &lt;NLNL&gt;naam gerelateerd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F56C99EF4F14EB2AA4A86EDA5EB3B85&lt;/ID&gt;_x000d__x000a_      &lt;PROMPT&gt;_x000d__x000a_        &lt;NLNL&gt;Aanteken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Kies Ja/Nee&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C98462116BC4D15BD0884688E9DB93A&lt;/ID&gt;_x000d__x000a_      &lt;PROMPT&gt;_x000d__x000a_        &lt;NLNL&gt;Digitaal onderteken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Extra regel: Dit document is in een geautomatiseerd proces aangemaakt en is derhalve niet ondertekend.&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19A8B03FB394691BDDEF83B1D9DA1C8&lt;/ID&gt;_x000d__x000a_      &lt;PROMPT&gt;_x000d__x000a_        &lt;NLNL&gt;Aanhe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1A487DFDD7640039EB8D5D0378137C2&lt;/ID&gt;_x000d__x000a_      &lt;PROMPT&gt;_x000d__x000a_        &lt;NLNL&gt;Gemeente logo&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108C11B47F24951ACD3CA8D460B95C4&lt;/ID&gt;_x000d__x000a_      &lt;PROMPT&gt;_x000d__x000a_        &lt;NLNL&gt;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Het aantal bijlagen dat moet worden meeverzond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5F287E5C4224CD7B6F1A27CDE43360F&lt;/ID&gt;_x000d__x000a_      &lt;PROMPT&gt;_x000d__x000a_        &lt;NLNL&gt;voetnoo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96F3DFF98DB4F019E9FEC7BC8B99CD4&lt;/ID&gt;_x000d__x000a_      &lt;PROMPT&gt;_x000d__x000a_        &lt;NLNL&gt;voetnoo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8B4BF0744E14175812B385AE852C24E&lt;/ID&gt;_x000d__x000a_      &lt;PROMPT&gt;_x000d__x000a_        &lt;NLNL&gt;gemeente bezoek adr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552C77A5955457F9029E9883A3D0431&lt;/ID&gt;_x000d__x000a_      &lt;PROMPT&gt;_x000d__x000a_        &lt;NLNL&gt;algemeen emai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37864DA39AE4DFA948D98C814B68FD0&lt;/ID&gt;_x000d__x000a_      &lt;PROMPT&gt;_x000d__x000a_        &lt;NLNL&gt;gemeente websit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AB5105E6B9D49EF89EC680713A83DC8&lt;/ID&gt;_x000d__x000a_      &lt;PROMPT&gt;_x000d__x000a_        &lt;NLNL&gt;Tenant&lt;/NLNL&gt;_x000d__x000a_        &lt;NLBE /&gt;_x000d__x000a_        &lt;FRFR /&gt;_x000d__x000a_     "/>
    <w:docVar w:name="tblLanguage1" w:val="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E430EFD50BD4E22A45817CBE89964E1&lt;/ID&gt;_x000d__x000a_      &lt;PROMPT&gt;_x000d__x000a_        &lt;NLNL&gt;gemeente 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A3A0ED7D9FF48AFA17535F2739919C0&lt;/ID&gt;_x000d__x000a_      &lt;PROMPT&gt;_x000d__x000a_        &lt;NLNL&gt;gemeente teln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algemene telefoonnummer van de gemeente&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1CA91A86911463D9CE3C7D39EB97D6E&lt;/ID&gt;_x000d__x000a_      &lt;PROMPT&gt;_x000d__x000a_        &lt;NLNL&gt;Achter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6C6198301BE43CD983E0CCA27231B7B&lt;/ID&gt;_x000d__x000a_      &lt;PROMPT&gt;_x000d__x000a_        &lt;NLNL&gt;Telefoon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D656DFC7322343F6BB63796C96BD233F&lt;/ID&gt;_x000d__x000a_      &lt;NAME&gt;_x000d__x000a_        &lt;NLNL&gt;Adres 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12EF7970481442298AA5F37CE1834FE&lt;/ID&gt;_x000d__x000a_      &lt;NAME&gt;_x000d__x000a_        &lt;NLNL&gt;Gegevens brief&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4798D7F08C04C80BF3C7FCD847DC739&lt;/ID&gt;_x000d__x000a_      &lt;NAME&gt;_x000d__x000a_        &lt;NLNL&gt;Behandelaar&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6AABC860FBA141198E04386C4B85F1D3&lt;/ID&gt;_x000d__x000a_      &lt;NAME&gt;_x000d__x000a_        &lt;NLNL&gt;Gegevens brief1&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FC0979A7506742CC8ECE7F5426FBE915&lt;/ID&gt;_x000d__x000a_      &lt;NAME&gt;_x000d__x000a_        &lt;NLNL&gt;Begeleidend schrijven1&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7642DAE91804BAD8CF9CB6FFA8116D6&lt;/ID&gt;_x000d__x000a_      &lt;NAME&gt;_x000d__x000a_        &lt;NLNL&gt;NAW-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6EE6C4553DC840539690C6E63D043D29&lt;/ID&gt;_x000d__x000a_      &lt;NAME&gt;_x000d__x000a_        &lt;NLNL&gt;WOB toezenden info&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49532967CF7B40D39187A6BF5AC46E57&lt;/ID&gt;_x000d__x000a_      &lt;NAME&gt;_x000d__x000a_        &lt;NLNL&gt;Begeleidend schrijven2&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DB8141C9B6974F0CA809C6C685A322DA&lt;/ID&gt;_x000d__x000a_      &lt;NAME&gt;_x000d__x000a_        &lt;NLNL&gt;sdf&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436D1E00543540E9BC52F7E2DBCB2A69&lt;/ID&gt;_x000d__x000a_      &lt;NAME&gt;_x000d__x000a_        &lt;NLNL&gt;Brief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2F7019E29AE04C7E8992CF3AA8A92326~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e heer/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1804B1FFB944267AF80E1209A45C0EF~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e heer&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7E02C0243AD4F2AB803A7E9FDDD908A~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42593ADF7B4466F8B4F29F5C5064A2D~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heer/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CFC250D3793479882C7E44C04F1C313~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heer&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83EC13C1B6F48EBA16A85037C8038D7~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mevrouw&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E17E28593C54B00B6B2BAEF3C8E6E1B~0&lt;/ID&gt;_x000d__x000a_      &lt;VALUESINGLE&gt;_x000d__x000a_        &lt;NLNL&gt;1&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e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5597386CB5944238C16CBEF6AFFABED~0&lt;/ID&gt;_x000d__x000a_      &lt;VALUESINGLE&gt;_x000d__x000a_        &lt;NLNL&gt;2&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tw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95A2046926E4F8CB1AE2E82CD85C7CC~0&lt;/ID&gt;_x000d__x000a_      &lt;VALUESINGLE&gt;_x000d__x000a_        &lt;NLNL&gt;Gemeentelog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D50205996E049CD9D40B2B6A82A6EEB~0&lt;/ID&gt;_x000d__x000a_      &lt;VALUESINGLE&gt;_x000d__x000a_        &lt;NLNL&gt;DUO+ log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E08A7456B4047B1AD3D8A2A21F7DFA1~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hr./Mevr.&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F7A3B24791945958B80FAD66C37200E~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hr.&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DE5BF9EA4184EEE8250B44480D8FDC2~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mevr.&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33AB7369BA946F18A6D1DD4DC0AFDA5~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D2472327F7D463D92A897F8E16CD5F0~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01056C35EEB42D39C6DA0491CF2F5C8~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A412EB2A2004D67B6DBE8F39075D732~0&lt;/ID&gt;_x000d__x000a_      &lt;VALUESINGLE&gt;_x000d__x000a_        &lt;NLNL&gt;Geachte dames en h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E32E89599A74E38B621264C32EBE2ED~0&lt;/ID&gt;_x000d__x000a_      &lt;VALUESINGLE&gt;_x000d__x000a_        &lt;NLNL&gt;Geachte heer / 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B69DB9DBB354B4F861BEC37BDEA7BC5~0&lt;/ID&gt;_x000d__x000a_      &lt;VALUESINGLE&gt;_x000d__x000a_        &lt;NLNL&gt;Geachte heer / mevrouw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C08F76799164B3DAC61FC02FD740E2D~0&lt;/ID&gt;_x000d__x000a_      &lt;VALUESINGLE&gt;_x000d__x000a_        &lt;NLNL&gt;Geachte heer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EC01653D2A740B69F1FACB167BAA4E8~0&lt;/ID&gt;_x000d__x000a_      &lt;VALUESINGLE&gt;_x000d__x000a_        &lt;NLNL&gt;Geachte mevrouw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FF3F52A480A405990F6E1063D3B0D7C~0&lt;/ID&gt;_x000d__x000a_      &lt;VALUESINGLE&gt;_x000d__x000a_        &lt;NLNL&gt;Geachte h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B528846496D4FFE88CBBCC6E0A96FEC~0&lt;/ID&gt;_x000d__x000a_      &lt;VALUESINGLE&gt;_x000d__x000a_        &lt;NLNL&gt;Geacht colleg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4DD04D537FC4D3A892A6624DABC5BD3~0&lt;/ID&gt;_x000d__x000a_      &lt;VALUESINGLE&gt;_x000d__x000a_        &lt;NLNL&gt;L.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52AF5738FA74043BC145FF12C298DE3~0&lt;/ID&gt;_x000d__x000a_      &lt;VALUESINGLE&gt;_x000d__x000a_        &lt;NLNL&gt;Beste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3C3217A4797433C914A283FF8F72A61~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E1DA587DAB84EB7987DF1B83AB12B31~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1273143BADE44BEBF0B003C1B5608CB~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9A5E26857B54DAABA8462DF5014AC6D~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465BCAEE07D44D293C9585E7EE3DAF8~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DB929CEE0484F298B9917643A6A0762~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8E7C8BFCDB341D4B8ED8CD63E4583AE~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C952929358E4889B1A00E923D48021C~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C7AA295D21F4424AEDA4457DB2C4AE1~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C0F0305052C4BB0998A3F8105F31441~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3B9F2E02B4C4D0A91AD097BAB8FC2C8~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78BDA4C2E16479092D602361545498C~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ED633273D0F440B920AD46CF2AF03DB~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1F2EE1F767444B08751FA4D21308C92~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00EE01D2DB74953BF75444C75F828BA~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FA7D4BD7E864BB7ABF8E8C5EE886F12~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238CAECA2CA40B09687EDA6FF214C11~0&lt;/ID&gt;_x000d__x000a_      &lt;VALUESINGLE&gt;_x000d__x000a_        &lt;NLNL&gt;Geachte dames en h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BD5A4888F51439D982DA32E8F869102~0&lt;/ID&gt;_x000d__x000a_      &lt;VALUESINGLE&gt;_x000d__x000a_        &lt;NLNL&gt;Geachte heer / 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B15E23C338E4698ABBBDEC5F0133CA8~0&lt;/ID&gt;_x000d__x000a_      &lt;VALUESINGLE&gt;_x000d__x000a_        &lt;NLNL&gt;Geachte heer / mevrouw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449122E16804A88BC9A0F0EE1F1009C~0&lt;/ID&gt;_x000d__x000a_      &lt;VALUESINGLE&gt;_x000d__x000a_        &lt;NLNL&gt;Geachte heer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701CB19727D47BE85A89CBAB2377F4D~0&lt;/ID&gt;_x000d__x000a_      &lt;VALUESINGLE&gt;_x000d__x000a_        &lt;NLNL&gt;Geachte mevrouw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98B4CEABD5F40B7A2326A1622EA70BA~0&lt;/ID&gt;_x000d__x000a_      &lt;VALUESINGLE&gt;_x000d__x000a_        &lt;NLNL&gt;Geachte h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184E73A4D9D4BC38D6C0E8F1F6BDC12~0&lt;/ID&gt;_x000d__x000a_      &lt;VALUESINGLE&gt;_x000d__x000a_        &lt;NLNL&gt;Geacht colleg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DB11124FBF24F5E9BEEE97623CA7EB0~0&lt;/ID&gt;_x000d__x000a_      &lt;VALUESINGLE&gt;_x000d__x000a_        &lt;NLNL&gt;L.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D53C5D1760247AD8C81DBA2173075C5~0&lt;/ID&gt;_x000d__x000a_      &lt;VALUESINGLE&gt;_x000d__x000a_        &lt;NLNL&gt;Beste ...&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6204664273242C88264E59780C85AE3~1&lt;/ID&gt;_x000d__x000a_      &lt;VALUESINGLE&gt;_x000d__x000a_        &lt;NLNL&gt;Naar aanleiding va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naar aanleiding va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DD505A3AF8C4E22A23A6F7D327C919E~1&lt;/ID&gt;_x000d__x000a_      &lt;VALUESINGLE&gt;_x000d__x000a_        &lt;NLNL&gt;Ter kennisnem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ter kennisnem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7E0EA21D1F94794A3AAE5FF7D9685BD~1&lt;/ID&gt;_x000d__x000a_      &lt;VALUESINGLE&gt;_x000d__x000a_        &lt;NLNL&gt;Ter inzag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Ter inzage.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2F67EDBCB8644E7A4F50A74C6AB125F~1&lt;/ID&gt;_x000d__x000a_      &lt;VALUESINGLE&gt;_x000d__x000a_        &lt;NLNL&gt;Retour, met dank voor inzag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Retour, met dankzegging.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178EA5ACD594E43AF0E73177704E20E~1&lt;/ID&gt;_x000d__x000a_      &lt;VALUESINGLE&gt;_x000d__x000a_        &lt;NLNL&gt;Om te behoud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Om te behoud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4860E8BFCD848C8A6C5B2261A6682DE~1&lt;/ID&gt;_x000d__x000a_      &lt;VALUESINGLE&gt;_x000d__x000a_        &lt;NLNL&gt;Zoals besproken d.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Zoals besproken op .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5480F0575714889A930CDD8B7A508DF~1&lt;/ID&gt;_x000d__x000a_      &lt;VALUESINGLE&gt;_x000d__x000a_        &lt;NLNL&gt;Ter bespreking op&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Ter bespreking op.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E3B576FB1324B4882F14D3C3F84E336~1&lt;/ID&gt;_x000d__x000a_      &lt;VALUESINGLE&gt;_x000d__x000a_        &lt;NLNL&gt;Met verzoek de behandeling over te n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Met verzoek de behandeling over te nem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876795D4CDD4221A69D7EF587F854C3~1&lt;/ID&gt;_x000d__x000a_      &lt;VALUESINGLE&gt;_x000d__x000a_        &lt;NLNL&gt;Voor commentaa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Burgerzaken en KCC\\Bouwstenen\\BUZA Voor commentaar.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B458F676E4441B5A42414BCDEE22D36~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5B814C4A85E4F589B165E68BA942DE3~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it document is in een geautomatiseerd proces aangemaakt en is derhalve niet onderteken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D512BB24C9645E7A6BA4B0D3C66A9B5~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C38EB2DD7D94208A533BBD495E94B9E~1&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Gemeente logo\\Diemen logo.jpg&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809E0422ED442C88D63DD5B7120FA7C~1&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Gemeente logo\\Uithoorn logo.png&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79D8855BC14495A90BC98D3A58D9F34~1&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Gemeente logo\\Ouder-Amstel logo.jpg&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524ED1EB3384D42872BEC4D437497B2~1&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Gemeente logo\\DUO Plus logo.jpg&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BB483C66BC64B08A274C98F20A8BDFB~1&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Diemen\\Diemen logo.jpg&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CBAEF7C3BC745129CF66079ACA100AE~1&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Ouder-amstel\\Ouder-Amstel logo.jpg&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735636CCD784257A12732B6BB326F4C~1&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Ouder-amstel\\Ouder-Amstel logo.jpg&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D548A10B2D5493C8FE3242FD127E04A~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AANTEKEN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444260D3A3742D3BF75308363E1A308~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E531AF2A1F14E46A9809EA22F7CC4F3~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it document is in een geautomatiseerd proces aangemaakt en is derhalve niet onderteken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2EFADA4030E4B9F85EBCCAF445D9966~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FC1379E1E794D29A33065A9F37887FC~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Voetnoot&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5B45A49A039442FBC99E74F80182879~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iem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BFFA8E574BE4C969D53EDEC2362ACFA~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C436E1692D84DB0AF031BAE3F5A9328~0&lt;/ID&gt;_x000d__x000a_      &lt;VALUESINGLE&gt;_x000d__x000a_        &lt;NLNL&gt;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25F936741B943429EBE3F4BA9E55D7F~0&lt;/ID&gt;_x000d__x000a_      &lt;VALUESINGLE&gt;_x000d__x000a_        &lt;NLNL&gt;V&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5128EB039C74D2BB9D50856A31395C0~0&lt;/ID&gt;_x000d__x000a_      &lt;VALUESINGLE&gt;_x000d__x000a_        &lt;NLNL&gt;Geen logo&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08CCDC1B16E40E6AD09B3F8CF8C8963~0&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uoplus&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BB483C66BC64B08A274C98F20A8BDFB~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iem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CBAEF7C3BC745129CF66079ACA100AE~0&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735636CCD784257A12732B6BB326F4C~0&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uithoor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FC1379E1E794D29A33065A9F37887FC~1&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Bouwstenen\\Voetnoot OuderAmstel.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5B45A49A039442FBC99E74F80182879~1&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Bouwstenen\\Voetnoot Diem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D9DB945317446C6915471FA8F06312C~1&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Bouwstenen\\Voetnoot Uithoor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0421B1AD18744D4A9A5E9B02C6ADFD8~1&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File01.duoplus.local\\Apps\\iWriter\\Sjabloon\\Algemeen\\Bouwstenen\\Voetnoot Duo.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73EA4E5C0B84B75B53AA8D8C7289B58~0&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gemeente@ouder-amstel.nl - Postbus 35 - 1190 AA Ouderkerk a/d Amstel - (020) 496 21 21 - www.ouder-amstel.nl_x000d__x000a_KvK 34359313 - IBAN NL41BNGH0285006762&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58233C0F9A54914AC9BD70545BC8C67~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info@diemen.nl - Postbus 191 - 1110 AD Diemen - (020) 31 44 888 - www.diemen.nl_x000d__x000a_KvK 34374815 - IBAN NL18BNGH028500184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F5CFCC8C36B4856A1264422D684C055~0&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info@duoplus.nl - Postbus 67 - 1190 AB Ouderkerk a/d Amstel - (0297) 51 32 32 - www.duoplus.nl_x000d__x000a_KvK 62475436 - IBAN NL15BNGH028516563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B3919A76D62450B86A2E32B09921891~0&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gemeente@uithoorn.nl - Postbus 8 - 1420 AA Uithoorn - (0297) 51 31 11 - www.uithoorn.nl_x000d__x000a_KvK 34371711 - IBAN NL17BNGH0285008455&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1EA7EB50B504DB4A187247130FD6761~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D.J. den Hartoglaan 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B11E1F4E924A96838364C59FDF80C8~0&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Laan van Meerwijk 16&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FCC8ECC9F324E699338DC1AEED02D97~0&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Vondelstraat 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0D7553FA5B441BB97D37949DDE2A936~0&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Vondelstraat 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18B2793EE2242E6A73D2FC23D03B159~0&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gemeente@ouder-amstel.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BA6A67BB3CA41BEA5E8AF94CF0B05BE~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info@diemen.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A7B8C34FEF940EF8ED98694DDA94457~0&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gemeente@uithoorn.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669F18E8A684DCCB3A7C0316A1BCAF8~0&lt;/ID&gt;_x000d__x000a_      &lt;VALUESINGLE&gt;_x000d__x000a_        &lt;NLNL&gt;duoplus&lt;/NLNL&gt;_x000d__x000a_        &lt;NLBE /&gt;_x000d__x000a_        &lt;FRFR /&gt;_x000d__x000a_        &lt;FRBE /&gt;_x000d__x000a_   "/>
    <w:docVar w:name="tblLanguage2" w:val="     &lt;ENUS /&gt;_x000d__x000a_        &lt;DEDE /&gt;_x000d__x000a_        &lt;DADK /&gt;_x000d__x000a_        &lt;PLPL /&gt;_x000d__x000a_        &lt;SVSE /&gt;_x000d__x000a_        &lt;EN /&gt;_x000d__x000a_      &lt;/VALUESINGLE&gt;_x000d__x000a_      &lt;VALUEEX&gt;_x000d__x000a_        &lt;NLNL&gt;info@duoplus.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49AF6B89483400B9A8DFA34E9CBB709~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www.diemen.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FCAF1ED12614EB2AF274D12CA200AC8~0&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www.uithoorn.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DFC28D5127D46B394CC6AAE2682D2C3~0&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www.ouder-amstel.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5ECC6D59C314FF6B8EADA6DD0B9F20B~0&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www.duoplus.nl&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29B25E5474647EB9E426844206404C5~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27EC2BF8C36424C9B72E8777A05D40E~0&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EDF2750E28A49E2A5C5D4DF4F76433B~0&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CBB3E5090CB4B3080CC80BE6A939CDB~0&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8D5A3F9DD67463793CC5EDDEBB0C23E~0&lt;/ID&gt;_x000d__x000a_      &lt;VALUESINGLE&gt;_x000d__x000a_        &lt;NLNL&gt;Diem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20-3144 888&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CD4FC498F84419080794F6CBC6B3310~0&lt;/ID&gt;_x000d__x000a_      &lt;VALUESINGLE&gt;_x000d__x000a_        &lt;NLNL&gt;Uithoor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297-513 11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41DA29C2A594F4FB4A3406AA11DC8FC~0&lt;/ID&gt;_x000d__x000a_      &lt;VALUESINGLE&gt;_x000d__x000a_        &lt;NLNL&gt;Ouder-Ams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20-496 212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A0C3B7481D147EF98E6E84FD45A28F0~0&lt;/ID&gt;_x000d__x000a_      &lt;VALUESINGLE&gt;_x000d__x000a_        &lt;NLNL&gt;Duopl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020-496 2121&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041"/>
  </w:docVars>
  <w:rsids>
    <w:rsidRoot w:val="0028783F"/>
    <w:rsid w:val="000003F0"/>
    <w:rsid w:val="000043A2"/>
    <w:rsid w:val="00006C26"/>
    <w:rsid w:val="000125EC"/>
    <w:rsid w:val="00014CC3"/>
    <w:rsid w:val="000153CF"/>
    <w:rsid w:val="0001741E"/>
    <w:rsid w:val="000236A4"/>
    <w:rsid w:val="000365AF"/>
    <w:rsid w:val="000426D3"/>
    <w:rsid w:val="000479C8"/>
    <w:rsid w:val="000510C6"/>
    <w:rsid w:val="00063289"/>
    <w:rsid w:val="000671E9"/>
    <w:rsid w:val="00071C59"/>
    <w:rsid w:val="000721D9"/>
    <w:rsid w:val="00076223"/>
    <w:rsid w:val="00077049"/>
    <w:rsid w:val="00083E22"/>
    <w:rsid w:val="000860DE"/>
    <w:rsid w:val="0008664B"/>
    <w:rsid w:val="000950F7"/>
    <w:rsid w:val="000A031A"/>
    <w:rsid w:val="000A0919"/>
    <w:rsid w:val="000A7B8C"/>
    <w:rsid w:val="000B288F"/>
    <w:rsid w:val="000B3988"/>
    <w:rsid w:val="000B546B"/>
    <w:rsid w:val="000B779D"/>
    <w:rsid w:val="000B7D47"/>
    <w:rsid w:val="000E043D"/>
    <w:rsid w:val="000E6812"/>
    <w:rsid w:val="000F1767"/>
    <w:rsid w:val="000F21E7"/>
    <w:rsid w:val="000F4B23"/>
    <w:rsid w:val="00100165"/>
    <w:rsid w:val="0010331E"/>
    <w:rsid w:val="0010356D"/>
    <w:rsid w:val="00107400"/>
    <w:rsid w:val="00114381"/>
    <w:rsid w:val="001147B4"/>
    <w:rsid w:val="001239AA"/>
    <w:rsid w:val="0013123D"/>
    <w:rsid w:val="00136969"/>
    <w:rsid w:val="00141181"/>
    <w:rsid w:val="001471FB"/>
    <w:rsid w:val="00155088"/>
    <w:rsid w:val="001658E2"/>
    <w:rsid w:val="001664F0"/>
    <w:rsid w:val="001730FD"/>
    <w:rsid w:val="00173C60"/>
    <w:rsid w:val="0017449A"/>
    <w:rsid w:val="00180C3D"/>
    <w:rsid w:val="00186FD8"/>
    <w:rsid w:val="00196A36"/>
    <w:rsid w:val="001A176A"/>
    <w:rsid w:val="001A1C42"/>
    <w:rsid w:val="001A1DD2"/>
    <w:rsid w:val="001A760A"/>
    <w:rsid w:val="001B34E5"/>
    <w:rsid w:val="001B4E0F"/>
    <w:rsid w:val="001B7B5D"/>
    <w:rsid w:val="001C0AE5"/>
    <w:rsid w:val="001C0BF8"/>
    <w:rsid w:val="001C3B71"/>
    <w:rsid w:val="001C6C00"/>
    <w:rsid w:val="001D39A3"/>
    <w:rsid w:val="001D527A"/>
    <w:rsid w:val="001D5FEE"/>
    <w:rsid w:val="001D70BA"/>
    <w:rsid w:val="001F40EA"/>
    <w:rsid w:val="001F7285"/>
    <w:rsid w:val="002049A3"/>
    <w:rsid w:val="00206BC2"/>
    <w:rsid w:val="002076E8"/>
    <w:rsid w:val="00210954"/>
    <w:rsid w:val="00216D90"/>
    <w:rsid w:val="00220820"/>
    <w:rsid w:val="00227B5F"/>
    <w:rsid w:val="00236126"/>
    <w:rsid w:val="00236DD7"/>
    <w:rsid w:val="0024232F"/>
    <w:rsid w:val="00243120"/>
    <w:rsid w:val="00243C89"/>
    <w:rsid w:val="00245350"/>
    <w:rsid w:val="002573A4"/>
    <w:rsid w:val="0026651C"/>
    <w:rsid w:val="00280A13"/>
    <w:rsid w:val="00286A9B"/>
    <w:rsid w:val="0028783F"/>
    <w:rsid w:val="002A48ED"/>
    <w:rsid w:val="002A49C1"/>
    <w:rsid w:val="002C233F"/>
    <w:rsid w:val="002C4197"/>
    <w:rsid w:val="002C7FE3"/>
    <w:rsid w:val="002D4266"/>
    <w:rsid w:val="002D5DF5"/>
    <w:rsid w:val="002E7043"/>
    <w:rsid w:val="002F15CB"/>
    <w:rsid w:val="002F3E89"/>
    <w:rsid w:val="002F6AC9"/>
    <w:rsid w:val="002F7E15"/>
    <w:rsid w:val="00300744"/>
    <w:rsid w:val="0030131A"/>
    <w:rsid w:val="00302411"/>
    <w:rsid w:val="003115C8"/>
    <w:rsid w:val="00313C87"/>
    <w:rsid w:val="0031564F"/>
    <w:rsid w:val="00320B2A"/>
    <w:rsid w:val="00327902"/>
    <w:rsid w:val="00327B8A"/>
    <w:rsid w:val="0033030B"/>
    <w:rsid w:val="003337B5"/>
    <w:rsid w:val="00334B2E"/>
    <w:rsid w:val="00342D20"/>
    <w:rsid w:val="003431A4"/>
    <w:rsid w:val="00343E4F"/>
    <w:rsid w:val="00346022"/>
    <w:rsid w:val="003503E1"/>
    <w:rsid w:val="00351C5F"/>
    <w:rsid w:val="00352120"/>
    <w:rsid w:val="0035265D"/>
    <w:rsid w:val="00364A52"/>
    <w:rsid w:val="00367A68"/>
    <w:rsid w:val="003815BA"/>
    <w:rsid w:val="00383907"/>
    <w:rsid w:val="00392F22"/>
    <w:rsid w:val="00397FD2"/>
    <w:rsid w:val="003B1E02"/>
    <w:rsid w:val="003C189E"/>
    <w:rsid w:val="003C41E1"/>
    <w:rsid w:val="003E1261"/>
    <w:rsid w:val="003E7377"/>
    <w:rsid w:val="003E75F8"/>
    <w:rsid w:val="003F1894"/>
    <w:rsid w:val="003F7FEF"/>
    <w:rsid w:val="004006F9"/>
    <w:rsid w:val="0040324F"/>
    <w:rsid w:val="0040476B"/>
    <w:rsid w:val="00407279"/>
    <w:rsid w:val="00413B9E"/>
    <w:rsid w:val="00413D8B"/>
    <w:rsid w:val="00420274"/>
    <w:rsid w:val="00421B44"/>
    <w:rsid w:val="004336C3"/>
    <w:rsid w:val="00452C12"/>
    <w:rsid w:val="004601EA"/>
    <w:rsid w:val="004624DC"/>
    <w:rsid w:val="00462BCF"/>
    <w:rsid w:val="0046315C"/>
    <w:rsid w:val="00463626"/>
    <w:rsid w:val="00463A80"/>
    <w:rsid w:val="0047119D"/>
    <w:rsid w:val="004719BE"/>
    <w:rsid w:val="0047711E"/>
    <w:rsid w:val="00483757"/>
    <w:rsid w:val="004845A0"/>
    <w:rsid w:val="00496281"/>
    <w:rsid w:val="00496BE3"/>
    <w:rsid w:val="004A5E1E"/>
    <w:rsid w:val="004B47A9"/>
    <w:rsid w:val="004B4F6C"/>
    <w:rsid w:val="004B6809"/>
    <w:rsid w:val="004B7B61"/>
    <w:rsid w:val="004C19DA"/>
    <w:rsid w:val="004D35CD"/>
    <w:rsid w:val="004E447C"/>
    <w:rsid w:val="004F689B"/>
    <w:rsid w:val="005009FC"/>
    <w:rsid w:val="005039A2"/>
    <w:rsid w:val="00503CA8"/>
    <w:rsid w:val="00504E52"/>
    <w:rsid w:val="00507E51"/>
    <w:rsid w:val="00511113"/>
    <w:rsid w:val="00515C84"/>
    <w:rsid w:val="00517634"/>
    <w:rsid w:val="0054247E"/>
    <w:rsid w:val="00543DD9"/>
    <w:rsid w:val="005458F8"/>
    <w:rsid w:val="00554227"/>
    <w:rsid w:val="0056587C"/>
    <w:rsid w:val="0056637F"/>
    <w:rsid w:val="00570827"/>
    <w:rsid w:val="005708DA"/>
    <w:rsid w:val="005721FF"/>
    <w:rsid w:val="005733A8"/>
    <w:rsid w:val="00575827"/>
    <w:rsid w:val="00580871"/>
    <w:rsid w:val="00593682"/>
    <w:rsid w:val="00594C55"/>
    <w:rsid w:val="005B51A9"/>
    <w:rsid w:val="005C1B24"/>
    <w:rsid w:val="005C3089"/>
    <w:rsid w:val="005D03BD"/>
    <w:rsid w:val="005D06B2"/>
    <w:rsid w:val="005D28B1"/>
    <w:rsid w:val="005D68D9"/>
    <w:rsid w:val="005E60AC"/>
    <w:rsid w:val="0060631E"/>
    <w:rsid w:val="006148B5"/>
    <w:rsid w:val="006165EF"/>
    <w:rsid w:val="006272F3"/>
    <w:rsid w:val="006374A8"/>
    <w:rsid w:val="0064373C"/>
    <w:rsid w:val="00647DAA"/>
    <w:rsid w:val="00663002"/>
    <w:rsid w:val="006662DF"/>
    <w:rsid w:val="00675D15"/>
    <w:rsid w:val="00677BDD"/>
    <w:rsid w:val="006A0349"/>
    <w:rsid w:val="006A14EE"/>
    <w:rsid w:val="006A2D2C"/>
    <w:rsid w:val="006B01C9"/>
    <w:rsid w:val="006B2F9C"/>
    <w:rsid w:val="006B364C"/>
    <w:rsid w:val="006B68FC"/>
    <w:rsid w:val="006C22F0"/>
    <w:rsid w:val="006C317E"/>
    <w:rsid w:val="006D2D25"/>
    <w:rsid w:val="006D45E3"/>
    <w:rsid w:val="006E1092"/>
    <w:rsid w:val="006E45CB"/>
    <w:rsid w:val="006F2D24"/>
    <w:rsid w:val="006F2FDF"/>
    <w:rsid w:val="006F506A"/>
    <w:rsid w:val="006F5420"/>
    <w:rsid w:val="00712322"/>
    <w:rsid w:val="00717801"/>
    <w:rsid w:val="00721C0E"/>
    <w:rsid w:val="00724695"/>
    <w:rsid w:val="007258B3"/>
    <w:rsid w:val="00733508"/>
    <w:rsid w:val="007339AD"/>
    <w:rsid w:val="00734F59"/>
    <w:rsid w:val="00741CA9"/>
    <w:rsid w:val="00746EFE"/>
    <w:rsid w:val="00751177"/>
    <w:rsid w:val="00752374"/>
    <w:rsid w:val="007542A6"/>
    <w:rsid w:val="00770C08"/>
    <w:rsid w:val="00775AD6"/>
    <w:rsid w:val="007763B9"/>
    <w:rsid w:val="007813BD"/>
    <w:rsid w:val="00781CFD"/>
    <w:rsid w:val="007827CA"/>
    <w:rsid w:val="00786C52"/>
    <w:rsid w:val="00790891"/>
    <w:rsid w:val="007909A3"/>
    <w:rsid w:val="00794F80"/>
    <w:rsid w:val="00797220"/>
    <w:rsid w:val="007C63D8"/>
    <w:rsid w:val="0081783F"/>
    <w:rsid w:val="00821D32"/>
    <w:rsid w:val="008226E1"/>
    <w:rsid w:val="00823369"/>
    <w:rsid w:val="008355E6"/>
    <w:rsid w:val="00836CFF"/>
    <w:rsid w:val="00846642"/>
    <w:rsid w:val="00846A09"/>
    <w:rsid w:val="00852BFE"/>
    <w:rsid w:val="00852CDC"/>
    <w:rsid w:val="00881004"/>
    <w:rsid w:val="0088532A"/>
    <w:rsid w:val="00892D1A"/>
    <w:rsid w:val="008A0C68"/>
    <w:rsid w:val="008A1FE8"/>
    <w:rsid w:val="008A27F4"/>
    <w:rsid w:val="008B160B"/>
    <w:rsid w:val="008B1A68"/>
    <w:rsid w:val="008B2CEE"/>
    <w:rsid w:val="008B6DFD"/>
    <w:rsid w:val="008C7BA9"/>
    <w:rsid w:val="008D2357"/>
    <w:rsid w:val="008D3F3D"/>
    <w:rsid w:val="008E174C"/>
    <w:rsid w:val="008E540E"/>
    <w:rsid w:val="008F2D1C"/>
    <w:rsid w:val="009064DF"/>
    <w:rsid w:val="009112C8"/>
    <w:rsid w:val="00911CF4"/>
    <w:rsid w:val="009252A2"/>
    <w:rsid w:val="00927F9B"/>
    <w:rsid w:val="00930D1A"/>
    <w:rsid w:val="00940849"/>
    <w:rsid w:val="00942D49"/>
    <w:rsid w:val="00945DD6"/>
    <w:rsid w:val="009462A3"/>
    <w:rsid w:val="00947448"/>
    <w:rsid w:val="00957050"/>
    <w:rsid w:val="009627A0"/>
    <w:rsid w:val="009679C4"/>
    <w:rsid w:val="00967A91"/>
    <w:rsid w:val="0097025F"/>
    <w:rsid w:val="00970906"/>
    <w:rsid w:val="00976CB2"/>
    <w:rsid w:val="00982AD5"/>
    <w:rsid w:val="00985AC0"/>
    <w:rsid w:val="009A50D1"/>
    <w:rsid w:val="009A526E"/>
    <w:rsid w:val="009A6625"/>
    <w:rsid w:val="009A726F"/>
    <w:rsid w:val="009A7793"/>
    <w:rsid w:val="009B32ED"/>
    <w:rsid w:val="009B3A3F"/>
    <w:rsid w:val="009B71EB"/>
    <w:rsid w:val="009C31CA"/>
    <w:rsid w:val="009C4526"/>
    <w:rsid w:val="009C602E"/>
    <w:rsid w:val="009C66B7"/>
    <w:rsid w:val="009D5786"/>
    <w:rsid w:val="009E13CA"/>
    <w:rsid w:val="009E442A"/>
    <w:rsid w:val="009E6BC8"/>
    <w:rsid w:val="009F2BA3"/>
    <w:rsid w:val="00A23710"/>
    <w:rsid w:val="00A321C8"/>
    <w:rsid w:val="00A430FE"/>
    <w:rsid w:val="00A5642F"/>
    <w:rsid w:val="00A6041C"/>
    <w:rsid w:val="00A62424"/>
    <w:rsid w:val="00A624C4"/>
    <w:rsid w:val="00A638C1"/>
    <w:rsid w:val="00A6567B"/>
    <w:rsid w:val="00A7352F"/>
    <w:rsid w:val="00A81F73"/>
    <w:rsid w:val="00A83E8F"/>
    <w:rsid w:val="00A85E82"/>
    <w:rsid w:val="00A93608"/>
    <w:rsid w:val="00A96D95"/>
    <w:rsid w:val="00AA03C9"/>
    <w:rsid w:val="00AA237A"/>
    <w:rsid w:val="00AA73AC"/>
    <w:rsid w:val="00AB0667"/>
    <w:rsid w:val="00AC38B2"/>
    <w:rsid w:val="00AD2051"/>
    <w:rsid w:val="00AD4485"/>
    <w:rsid w:val="00AE3580"/>
    <w:rsid w:val="00B01573"/>
    <w:rsid w:val="00B04501"/>
    <w:rsid w:val="00B04F45"/>
    <w:rsid w:val="00B12C0A"/>
    <w:rsid w:val="00B145DB"/>
    <w:rsid w:val="00B23F6E"/>
    <w:rsid w:val="00B2728D"/>
    <w:rsid w:val="00B30396"/>
    <w:rsid w:val="00B32A80"/>
    <w:rsid w:val="00B34A43"/>
    <w:rsid w:val="00B35871"/>
    <w:rsid w:val="00B359EB"/>
    <w:rsid w:val="00B53D5F"/>
    <w:rsid w:val="00B56CB5"/>
    <w:rsid w:val="00B6371B"/>
    <w:rsid w:val="00B65C62"/>
    <w:rsid w:val="00B65F9E"/>
    <w:rsid w:val="00B718C8"/>
    <w:rsid w:val="00B72C65"/>
    <w:rsid w:val="00B74C9B"/>
    <w:rsid w:val="00B85F03"/>
    <w:rsid w:val="00B95520"/>
    <w:rsid w:val="00BA0F69"/>
    <w:rsid w:val="00BA5D35"/>
    <w:rsid w:val="00BB0FD6"/>
    <w:rsid w:val="00BB3C4E"/>
    <w:rsid w:val="00BB4356"/>
    <w:rsid w:val="00BB6FC3"/>
    <w:rsid w:val="00BD6E15"/>
    <w:rsid w:val="00BE5613"/>
    <w:rsid w:val="00BF567D"/>
    <w:rsid w:val="00BF6A4B"/>
    <w:rsid w:val="00C03AE9"/>
    <w:rsid w:val="00C1185C"/>
    <w:rsid w:val="00C129D2"/>
    <w:rsid w:val="00C276DC"/>
    <w:rsid w:val="00C305D8"/>
    <w:rsid w:val="00C40669"/>
    <w:rsid w:val="00C42791"/>
    <w:rsid w:val="00C66A50"/>
    <w:rsid w:val="00C81565"/>
    <w:rsid w:val="00C92D1E"/>
    <w:rsid w:val="00C9456B"/>
    <w:rsid w:val="00C9659F"/>
    <w:rsid w:val="00CB0FE6"/>
    <w:rsid w:val="00CB4DD6"/>
    <w:rsid w:val="00CD4D93"/>
    <w:rsid w:val="00CD7647"/>
    <w:rsid w:val="00D00040"/>
    <w:rsid w:val="00D10C50"/>
    <w:rsid w:val="00D13EAA"/>
    <w:rsid w:val="00D20B39"/>
    <w:rsid w:val="00D22B0B"/>
    <w:rsid w:val="00D60DD8"/>
    <w:rsid w:val="00D70806"/>
    <w:rsid w:val="00D70A32"/>
    <w:rsid w:val="00D71C83"/>
    <w:rsid w:val="00D73E5E"/>
    <w:rsid w:val="00D77369"/>
    <w:rsid w:val="00D85B29"/>
    <w:rsid w:val="00D92B3E"/>
    <w:rsid w:val="00D944AC"/>
    <w:rsid w:val="00D960A3"/>
    <w:rsid w:val="00D96B3F"/>
    <w:rsid w:val="00DA4A59"/>
    <w:rsid w:val="00DB1120"/>
    <w:rsid w:val="00DC21C3"/>
    <w:rsid w:val="00DC3383"/>
    <w:rsid w:val="00DC5C30"/>
    <w:rsid w:val="00DD29C5"/>
    <w:rsid w:val="00DD3CE5"/>
    <w:rsid w:val="00DD7978"/>
    <w:rsid w:val="00DE4D08"/>
    <w:rsid w:val="00DF4ABD"/>
    <w:rsid w:val="00DF6742"/>
    <w:rsid w:val="00E001D4"/>
    <w:rsid w:val="00E049BE"/>
    <w:rsid w:val="00E2431D"/>
    <w:rsid w:val="00E27B9D"/>
    <w:rsid w:val="00E41598"/>
    <w:rsid w:val="00E41A3C"/>
    <w:rsid w:val="00E466E5"/>
    <w:rsid w:val="00E4700F"/>
    <w:rsid w:val="00E475A3"/>
    <w:rsid w:val="00E526C3"/>
    <w:rsid w:val="00E6035B"/>
    <w:rsid w:val="00E6048D"/>
    <w:rsid w:val="00E658C4"/>
    <w:rsid w:val="00E70891"/>
    <w:rsid w:val="00E73BEA"/>
    <w:rsid w:val="00E754D1"/>
    <w:rsid w:val="00E7637A"/>
    <w:rsid w:val="00E8077D"/>
    <w:rsid w:val="00EA1474"/>
    <w:rsid w:val="00EA2C06"/>
    <w:rsid w:val="00EA4962"/>
    <w:rsid w:val="00EA4E3E"/>
    <w:rsid w:val="00EB3B11"/>
    <w:rsid w:val="00EB5C4B"/>
    <w:rsid w:val="00EB6183"/>
    <w:rsid w:val="00EC1E7C"/>
    <w:rsid w:val="00ED19FA"/>
    <w:rsid w:val="00EE39A0"/>
    <w:rsid w:val="00EE4734"/>
    <w:rsid w:val="00EE6B48"/>
    <w:rsid w:val="00F035DE"/>
    <w:rsid w:val="00F10092"/>
    <w:rsid w:val="00F120DA"/>
    <w:rsid w:val="00F2181D"/>
    <w:rsid w:val="00F23115"/>
    <w:rsid w:val="00F24AD5"/>
    <w:rsid w:val="00F4183F"/>
    <w:rsid w:val="00F46D7D"/>
    <w:rsid w:val="00F5293C"/>
    <w:rsid w:val="00F67CA1"/>
    <w:rsid w:val="00F74FE9"/>
    <w:rsid w:val="00F75CD9"/>
    <w:rsid w:val="00F821A0"/>
    <w:rsid w:val="00F8707B"/>
    <w:rsid w:val="00F878E6"/>
    <w:rsid w:val="00F923A5"/>
    <w:rsid w:val="00F95A42"/>
    <w:rsid w:val="00FA3B00"/>
    <w:rsid w:val="00FA75CC"/>
    <w:rsid w:val="00FB38B8"/>
    <w:rsid w:val="00FB3CC8"/>
    <w:rsid w:val="00FB6024"/>
    <w:rsid w:val="00FB646B"/>
    <w:rsid w:val="00FC3EFF"/>
    <w:rsid w:val="00FC6273"/>
    <w:rsid w:val="00FD524D"/>
    <w:rsid w:val="00FD534B"/>
    <w:rsid w:val="00FD5B59"/>
    <w:rsid w:val="00FE5320"/>
    <w:rsid w:val="00FF5A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64F8B"/>
  <w15:docId w15:val="{D57FF012-E1B8-4C9A-B1C2-0A1319222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67CA1"/>
    <w:pPr>
      <w:spacing w:after="0" w:line="240" w:lineRule="auto"/>
    </w:pPr>
    <w:rPr>
      <w:rFonts w:ascii="Corbel" w:hAnsi="Corbel"/>
    </w:rPr>
  </w:style>
  <w:style w:type="paragraph" w:styleId="Kop1">
    <w:name w:val="heading 1"/>
    <w:basedOn w:val="Standaard"/>
    <w:next w:val="Standaard"/>
    <w:link w:val="Kop1Char"/>
    <w:uiPriority w:val="9"/>
    <w:qFormat/>
    <w:rsid w:val="00F67CA1"/>
    <w:pPr>
      <w:keepNext/>
      <w:keepLines/>
      <w:outlineLvl w:val="0"/>
    </w:pPr>
    <w:rPr>
      <w:rFonts w:eastAsiaTheme="majorEastAsia" w:cstheme="majorBidi"/>
      <w:b/>
      <w:bCs/>
      <w:szCs w:val="28"/>
    </w:rPr>
  </w:style>
  <w:style w:type="paragraph" w:styleId="Kop2">
    <w:name w:val="heading 2"/>
    <w:basedOn w:val="Standaard"/>
    <w:next w:val="Standaard"/>
    <w:link w:val="Kop2Char"/>
    <w:qFormat/>
    <w:rsid w:val="009A726F"/>
    <w:pPr>
      <w:keepNext/>
      <w:spacing w:before="240" w:after="120"/>
      <w:outlineLvl w:val="1"/>
    </w:pPr>
    <w:rPr>
      <w:b/>
      <w:sz w:val="24"/>
    </w:rPr>
  </w:style>
  <w:style w:type="paragraph" w:styleId="Kop3">
    <w:name w:val="heading 3"/>
    <w:basedOn w:val="Standaard"/>
    <w:next w:val="Standaard"/>
    <w:link w:val="Kop3Char"/>
    <w:qFormat/>
    <w:rsid w:val="009A726F"/>
    <w:pPr>
      <w:keepNext/>
      <w:spacing w:before="120"/>
      <w:outlineLvl w:val="2"/>
    </w:pPr>
    <w:rPr>
      <w:b/>
    </w:rPr>
  </w:style>
  <w:style w:type="paragraph" w:styleId="Kop4">
    <w:name w:val="heading 4"/>
    <w:basedOn w:val="Standaard"/>
    <w:next w:val="Standaard"/>
    <w:link w:val="Kop4Char"/>
    <w:qFormat/>
    <w:rsid w:val="009A726F"/>
    <w:pPr>
      <w:keepNext/>
      <w:spacing w:before="120"/>
      <w:outlineLvl w:val="3"/>
    </w:pPr>
    <w:rPr>
      <w:b/>
      <w:bCs/>
      <w:szCs w:val="28"/>
      <w:u w:val="single"/>
    </w:rPr>
  </w:style>
  <w:style w:type="paragraph" w:styleId="Kop5">
    <w:name w:val="heading 5"/>
    <w:basedOn w:val="Standaard"/>
    <w:next w:val="Standaard"/>
    <w:link w:val="Kop5Char"/>
    <w:uiPriority w:val="9"/>
    <w:semiHidden/>
    <w:unhideWhenUsed/>
    <w:qFormat/>
    <w:rsid w:val="00B34A43"/>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B34A43"/>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B34A43"/>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B34A4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B34A4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67CA1"/>
    <w:rPr>
      <w:rFonts w:ascii="Corbel" w:eastAsiaTheme="majorEastAsia" w:hAnsi="Corbel" w:cstheme="majorBidi"/>
      <w:b/>
      <w:bCs/>
      <w:szCs w:val="28"/>
    </w:rPr>
  </w:style>
  <w:style w:type="character" w:customStyle="1" w:styleId="Kop2Char">
    <w:name w:val="Kop 2 Char"/>
    <w:basedOn w:val="Standaardalinea-lettertype"/>
    <w:link w:val="Kop2"/>
    <w:rsid w:val="009A726F"/>
    <w:rPr>
      <w:rFonts w:ascii="Verdana" w:eastAsia="Times New Roman" w:hAnsi="Verdana" w:cs="Times New Roman"/>
      <w:b/>
      <w:sz w:val="24"/>
      <w:szCs w:val="20"/>
    </w:rPr>
  </w:style>
  <w:style w:type="character" w:customStyle="1" w:styleId="Kop3Char">
    <w:name w:val="Kop 3 Char"/>
    <w:basedOn w:val="Standaardalinea-lettertype"/>
    <w:link w:val="Kop3"/>
    <w:rsid w:val="009A726F"/>
    <w:rPr>
      <w:rFonts w:ascii="Verdana" w:eastAsia="Times New Roman" w:hAnsi="Verdana" w:cs="Times New Roman"/>
      <w:b/>
      <w:szCs w:val="20"/>
    </w:rPr>
  </w:style>
  <w:style w:type="character" w:customStyle="1" w:styleId="Kop4Char">
    <w:name w:val="Kop 4 Char"/>
    <w:basedOn w:val="Standaardalinea-lettertype"/>
    <w:link w:val="Kop4"/>
    <w:rsid w:val="009A726F"/>
    <w:rPr>
      <w:rFonts w:ascii="Verdana" w:eastAsia="Times New Roman" w:hAnsi="Verdana" w:cs="Times New Roman"/>
      <w:b/>
      <w:bCs/>
      <w:sz w:val="20"/>
      <w:szCs w:val="28"/>
      <w:u w:val="single"/>
    </w:rPr>
  </w:style>
  <w:style w:type="paragraph" w:styleId="Adresenvelop">
    <w:name w:val="envelope address"/>
    <w:basedOn w:val="Standaard"/>
    <w:semiHidden/>
    <w:rsid w:val="009A726F"/>
    <w:pPr>
      <w:framePr w:w="7920" w:h="1980" w:hRule="exact" w:hSpace="141" w:wrap="auto" w:hAnchor="page" w:xAlign="center" w:yAlign="bottom"/>
      <w:ind w:left="2835"/>
    </w:pPr>
    <w:rPr>
      <w:rFonts w:cs="Arial"/>
      <w:sz w:val="24"/>
      <w:szCs w:val="24"/>
    </w:rPr>
  </w:style>
  <w:style w:type="paragraph" w:styleId="Ballontekst">
    <w:name w:val="Balloon Text"/>
    <w:basedOn w:val="Standaard"/>
    <w:link w:val="BallontekstChar"/>
    <w:uiPriority w:val="99"/>
    <w:semiHidden/>
    <w:unhideWhenUsed/>
    <w:rsid w:val="009A726F"/>
    <w:rPr>
      <w:rFonts w:ascii="Tahoma" w:hAnsi="Tahoma" w:cs="Tahoma"/>
      <w:sz w:val="16"/>
      <w:szCs w:val="16"/>
    </w:rPr>
  </w:style>
  <w:style w:type="character" w:customStyle="1" w:styleId="BallontekstChar">
    <w:name w:val="Ballontekst Char"/>
    <w:basedOn w:val="Standaardalinea-lettertype"/>
    <w:link w:val="Ballontekst"/>
    <w:uiPriority w:val="99"/>
    <w:semiHidden/>
    <w:rsid w:val="009A726F"/>
    <w:rPr>
      <w:rFonts w:ascii="Tahoma" w:eastAsia="Times New Roman" w:hAnsi="Tahoma" w:cs="Tahoma"/>
      <w:sz w:val="16"/>
      <w:szCs w:val="16"/>
    </w:rPr>
  </w:style>
  <w:style w:type="paragraph" w:styleId="Koptekst">
    <w:name w:val="header"/>
    <w:basedOn w:val="Standaard"/>
    <w:link w:val="KoptekstChar"/>
    <w:uiPriority w:val="99"/>
    <w:unhideWhenUsed/>
    <w:rsid w:val="00F67CA1"/>
    <w:pPr>
      <w:tabs>
        <w:tab w:val="center" w:pos="4536"/>
        <w:tab w:val="right" w:pos="9072"/>
      </w:tabs>
    </w:pPr>
  </w:style>
  <w:style w:type="character" w:customStyle="1" w:styleId="KoptekstChar">
    <w:name w:val="Koptekst Char"/>
    <w:basedOn w:val="Standaardalinea-lettertype"/>
    <w:link w:val="Koptekst"/>
    <w:uiPriority w:val="99"/>
    <w:rsid w:val="00F67CA1"/>
    <w:rPr>
      <w:rFonts w:ascii="Corbel" w:hAnsi="Corbel"/>
    </w:rPr>
  </w:style>
  <w:style w:type="paragraph" w:styleId="Lijstalinea">
    <w:name w:val="List Paragraph"/>
    <w:basedOn w:val="Standaard"/>
    <w:uiPriority w:val="34"/>
    <w:qFormat/>
    <w:rsid w:val="009A726F"/>
    <w:pPr>
      <w:ind w:left="720"/>
      <w:contextualSpacing/>
    </w:pPr>
  </w:style>
  <w:style w:type="paragraph" w:customStyle="1" w:styleId="Paginakop">
    <w:name w:val="Paginakop"/>
    <w:basedOn w:val="Standaard"/>
    <w:rsid w:val="009A726F"/>
    <w:rPr>
      <w:b/>
      <w:sz w:val="24"/>
    </w:rPr>
  </w:style>
  <w:style w:type="paragraph" w:customStyle="1" w:styleId="Paginavoet">
    <w:name w:val="Paginavoet"/>
    <w:basedOn w:val="Standaard"/>
    <w:rsid w:val="009A726F"/>
    <w:pPr>
      <w:jc w:val="center"/>
    </w:pPr>
    <w:rPr>
      <w:sz w:val="14"/>
    </w:rPr>
  </w:style>
  <w:style w:type="paragraph" w:styleId="Plattetekst">
    <w:name w:val="Body Text"/>
    <w:basedOn w:val="Standaard"/>
    <w:link w:val="PlattetekstChar"/>
    <w:semiHidden/>
    <w:rsid w:val="009A726F"/>
  </w:style>
  <w:style w:type="character" w:customStyle="1" w:styleId="PlattetekstChar">
    <w:name w:val="Platte tekst Char"/>
    <w:basedOn w:val="Standaardalinea-lettertype"/>
    <w:link w:val="Plattetekst"/>
    <w:semiHidden/>
    <w:rsid w:val="009A726F"/>
    <w:rPr>
      <w:rFonts w:ascii="Verdana" w:eastAsia="Times New Roman" w:hAnsi="Verdana" w:cs="Times New Roman"/>
      <w:sz w:val="20"/>
      <w:szCs w:val="20"/>
    </w:rPr>
  </w:style>
  <w:style w:type="table" w:styleId="Tabelraster">
    <w:name w:val="Table Grid"/>
    <w:basedOn w:val="Standaardtabel"/>
    <w:rsid w:val="009A72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F67CA1"/>
    <w:pPr>
      <w:tabs>
        <w:tab w:val="center" w:pos="4536"/>
        <w:tab w:val="right" w:pos="9072"/>
      </w:tabs>
    </w:pPr>
  </w:style>
  <w:style w:type="character" w:customStyle="1" w:styleId="VoettekstChar">
    <w:name w:val="Voettekst Char"/>
    <w:basedOn w:val="Standaardalinea-lettertype"/>
    <w:link w:val="Voettekst"/>
    <w:uiPriority w:val="99"/>
    <w:rsid w:val="00F67CA1"/>
    <w:rPr>
      <w:rFonts w:ascii="Corbel" w:hAnsi="Corbel"/>
    </w:rPr>
  </w:style>
  <w:style w:type="character" w:styleId="Hyperlink">
    <w:name w:val="Hyperlink"/>
    <w:basedOn w:val="Standaardalinea-lettertype"/>
    <w:uiPriority w:val="99"/>
    <w:unhideWhenUsed/>
    <w:rsid w:val="00A81F73"/>
    <w:rPr>
      <w:color w:val="0563C1" w:themeColor="hyperlink"/>
      <w:u w:val="single"/>
    </w:rPr>
  </w:style>
  <w:style w:type="paragraph" w:customStyle="1" w:styleId="Labels">
    <w:name w:val="Labels"/>
    <w:basedOn w:val="Standaard"/>
    <w:qFormat/>
    <w:rsid w:val="00F67CA1"/>
    <w:rPr>
      <w:b/>
      <w:color w:val="0571B3"/>
      <w:sz w:val="18"/>
    </w:rPr>
  </w:style>
  <w:style w:type="character" w:styleId="Onopgelostemelding">
    <w:name w:val="Unresolved Mention"/>
    <w:basedOn w:val="Standaardalinea-lettertype"/>
    <w:uiPriority w:val="99"/>
    <w:semiHidden/>
    <w:unhideWhenUsed/>
    <w:rsid w:val="00E526C3"/>
    <w:rPr>
      <w:color w:val="808080"/>
      <w:shd w:val="clear" w:color="auto" w:fill="E6E6E6"/>
    </w:rPr>
  </w:style>
  <w:style w:type="paragraph" w:customStyle="1" w:styleId="Default">
    <w:name w:val="Default"/>
    <w:rsid w:val="006D2D25"/>
    <w:pPr>
      <w:autoSpaceDE w:val="0"/>
      <w:autoSpaceDN w:val="0"/>
      <w:adjustRightInd w:val="0"/>
      <w:spacing w:after="0" w:line="240" w:lineRule="auto"/>
    </w:pPr>
    <w:rPr>
      <w:rFonts w:ascii="Arial" w:hAnsi="Arial" w:cs="Arial"/>
      <w:color w:val="000000"/>
      <w:sz w:val="24"/>
      <w:szCs w:val="24"/>
    </w:rPr>
  </w:style>
  <w:style w:type="numbering" w:styleId="111111">
    <w:name w:val="Outline List 2"/>
    <w:basedOn w:val="Geenlijst"/>
    <w:uiPriority w:val="99"/>
    <w:semiHidden/>
    <w:unhideWhenUsed/>
    <w:rsid w:val="00B34A43"/>
    <w:pPr>
      <w:numPr>
        <w:numId w:val="1"/>
      </w:numPr>
    </w:pPr>
  </w:style>
  <w:style w:type="numbering" w:styleId="1ai">
    <w:name w:val="Outline List 1"/>
    <w:basedOn w:val="Geenlijst"/>
    <w:uiPriority w:val="99"/>
    <w:semiHidden/>
    <w:unhideWhenUsed/>
    <w:rsid w:val="00B34A43"/>
    <w:pPr>
      <w:numPr>
        <w:numId w:val="2"/>
      </w:numPr>
    </w:pPr>
  </w:style>
  <w:style w:type="table" w:styleId="3D-effectenvoortabel1">
    <w:name w:val="Table 3D effects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uiPriority w:val="99"/>
    <w:semiHidden/>
    <w:unhideWhenUsed/>
    <w:rsid w:val="00B34A43"/>
  </w:style>
  <w:style w:type="character" w:customStyle="1" w:styleId="AanhefChar">
    <w:name w:val="Aanhef Char"/>
    <w:basedOn w:val="Standaardalinea-lettertype"/>
    <w:link w:val="Aanhef"/>
    <w:uiPriority w:val="99"/>
    <w:semiHidden/>
    <w:rsid w:val="00B34A43"/>
    <w:rPr>
      <w:rFonts w:ascii="Corbel" w:eastAsia="Times New Roman" w:hAnsi="Corbel" w:cs="Times New Roman"/>
      <w:szCs w:val="20"/>
    </w:rPr>
  </w:style>
  <w:style w:type="paragraph" w:styleId="Afsluiting">
    <w:name w:val="Closing"/>
    <w:basedOn w:val="Standaard"/>
    <w:link w:val="AfsluitingChar"/>
    <w:uiPriority w:val="99"/>
    <w:semiHidden/>
    <w:unhideWhenUsed/>
    <w:rsid w:val="00B34A43"/>
    <w:pPr>
      <w:ind w:left="4252"/>
    </w:pPr>
  </w:style>
  <w:style w:type="character" w:customStyle="1" w:styleId="AfsluitingChar">
    <w:name w:val="Afsluiting Char"/>
    <w:basedOn w:val="Standaardalinea-lettertype"/>
    <w:link w:val="Afsluiting"/>
    <w:uiPriority w:val="99"/>
    <w:semiHidden/>
    <w:rsid w:val="00B34A43"/>
    <w:rPr>
      <w:rFonts w:ascii="Corbel" w:eastAsia="Times New Roman" w:hAnsi="Corbel" w:cs="Times New Roman"/>
      <w:szCs w:val="20"/>
    </w:rPr>
  </w:style>
  <w:style w:type="paragraph" w:styleId="Afzender">
    <w:name w:val="envelope return"/>
    <w:basedOn w:val="Standaard"/>
    <w:uiPriority w:val="99"/>
    <w:semiHidden/>
    <w:unhideWhenUsed/>
    <w:rsid w:val="00B34A43"/>
    <w:rPr>
      <w:rFonts w:asciiTheme="majorHAnsi" w:eastAsiaTheme="majorEastAsia" w:hAnsiTheme="majorHAnsi" w:cstheme="majorBidi"/>
      <w:sz w:val="20"/>
    </w:rPr>
  </w:style>
  <w:style w:type="character" w:customStyle="1" w:styleId="Kop5Char">
    <w:name w:val="Kop 5 Char"/>
    <w:basedOn w:val="Standaardalinea-lettertype"/>
    <w:link w:val="Kop5"/>
    <w:uiPriority w:val="9"/>
    <w:semiHidden/>
    <w:rsid w:val="00B34A43"/>
    <w:rPr>
      <w:rFonts w:asciiTheme="majorHAnsi" w:eastAsiaTheme="majorEastAsia" w:hAnsiTheme="majorHAnsi" w:cstheme="majorBidi"/>
      <w:color w:val="2E74B5" w:themeColor="accent1" w:themeShade="BF"/>
      <w:szCs w:val="20"/>
    </w:rPr>
  </w:style>
  <w:style w:type="character" w:customStyle="1" w:styleId="Kop6Char">
    <w:name w:val="Kop 6 Char"/>
    <w:basedOn w:val="Standaardalinea-lettertype"/>
    <w:link w:val="Kop6"/>
    <w:uiPriority w:val="9"/>
    <w:semiHidden/>
    <w:rsid w:val="00B34A43"/>
    <w:rPr>
      <w:rFonts w:asciiTheme="majorHAnsi" w:eastAsiaTheme="majorEastAsia" w:hAnsiTheme="majorHAnsi" w:cstheme="majorBidi"/>
      <w:color w:val="1F4D78" w:themeColor="accent1" w:themeShade="7F"/>
      <w:szCs w:val="20"/>
    </w:rPr>
  </w:style>
  <w:style w:type="character" w:customStyle="1" w:styleId="Kop7Char">
    <w:name w:val="Kop 7 Char"/>
    <w:basedOn w:val="Standaardalinea-lettertype"/>
    <w:link w:val="Kop7"/>
    <w:uiPriority w:val="9"/>
    <w:semiHidden/>
    <w:rsid w:val="00B34A43"/>
    <w:rPr>
      <w:rFonts w:asciiTheme="majorHAnsi" w:eastAsiaTheme="majorEastAsia" w:hAnsiTheme="majorHAnsi" w:cstheme="majorBidi"/>
      <w:i/>
      <w:iCs/>
      <w:color w:val="1F4D78" w:themeColor="accent1" w:themeShade="7F"/>
      <w:szCs w:val="20"/>
    </w:rPr>
  </w:style>
  <w:style w:type="character" w:customStyle="1" w:styleId="Kop8Char">
    <w:name w:val="Kop 8 Char"/>
    <w:basedOn w:val="Standaardalinea-lettertype"/>
    <w:link w:val="Kop8"/>
    <w:uiPriority w:val="9"/>
    <w:semiHidden/>
    <w:rsid w:val="00B34A43"/>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B34A43"/>
    <w:rPr>
      <w:rFonts w:asciiTheme="majorHAnsi" w:eastAsiaTheme="majorEastAsia" w:hAnsiTheme="majorHAnsi" w:cstheme="majorBidi"/>
      <w:i/>
      <w:iCs/>
      <w:color w:val="272727" w:themeColor="text1" w:themeTint="D8"/>
      <w:sz w:val="21"/>
      <w:szCs w:val="21"/>
    </w:rPr>
  </w:style>
  <w:style w:type="numbering" w:styleId="Artikelsectie">
    <w:name w:val="Outline List 3"/>
    <w:basedOn w:val="Geenlijst"/>
    <w:uiPriority w:val="99"/>
    <w:semiHidden/>
    <w:unhideWhenUsed/>
    <w:rsid w:val="00B34A43"/>
    <w:pPr>
      <w:numPr>
        <w:numId w:val="3"/>
      </w:numPr>
    </w:pPr>
  </w:style>
  <w:style w:type="paragraph" w:styleId="Berichtkop">
    <w:name w:val="Message Header"/>
    <w:basedOn w:val="Standaard"/>
    <w:link w:val="BerichtkopChar"/>
    <w:uiPriority w:val="99"/>
    <w:semiHidden/>
    <w:unhideWhenUsed/>
    <w:rsid w:val="00B34A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B34A43"/>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B34A43"/>
  </w:style>
  <w:style w:type="paragraph" w:styleId="Bijschrift">
    <w:name w:val="caption"/>
    <w:basedOn w:val="Standaard"/>
    <w:next w:val="Standaard"/>
    <w:uiPriority w:val="35"/>
    <w:semiHidden/>
    <w:unhideWhenUsed/>
    <w:qFormat/>
    <w:rsid w:val="00B34A43"/>
    <w:pPr>
      <w:spacing w:after="200"/>
    </w:pPr>
    <w:rPr>
      <w:i/>
      <w:iCs/>
      <w:color w:val="44546A" w:themeColor="text2"/>
      <w:sz w:val="18"/>
      <w:szCs w:val="18"/>
    </w:rPr>
  </w:style>
  <w:style w:type="paragraph" w:styleId="Bloktekst">
    <w:name w:val="Block Text"/>
    <w:basedOn w:val="Standaard"/>
    <w:uiPriority w:val="99"/>
    <w:semiHidden/>
    <w:unhideWhenUsed/>
    <w:rsid w:val="00B34A4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paragraph" w:styleId="Bronvermelding">
    <w:name w:val="table of authorities"/>
    <w:basedOn w:val="Standaard"/>
    <w:next w:val="Standaard"/>
    <w:uiPriority w:val="99"/>
    <w:semiHidden/>
    <w:unhideWhenUsed/>
    <w:rsid w:val="00B34A43"/>
    <w:pPr>
      <w:ind w:left="220" w:hanging="220"/>
    </w:pPr>
  </w:style>
  <w:style w:type="paragraph" w:styleId="Citaat">
    <w:name w:val="Quote"/>
    <w:basedOn w:val="Standaard"/>
    <w:next w:val="Standaard"/>
    <w:link w:val="CitaatChar"/>
    <w:uiPriority w:val="29"/>
    <w:qFormat/>
    <w:rsid w:val="00B34A4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B34A43"/>
    <w:rPr>
      <w:rFonts w:ascii="Corbel" w:eastAsia="Times New Roman" w:hAnsi="Corbel" w:cs="Times New Roman"/>
      <w:i/>
      <w:iCs/>
      <w:color w:val="404040" w:themeColor="text1" w:themeTint="BF"/>
      <w:szCs w:val="20"/>
    </w:rPr>
  </w:style>
  <w:style w:type="paragraph" w:styleId="Datum">
    <w:name w:val="Date"/>
    <w:basedOn w:val="Standaard"/>
    <w:next w:val="Standaard"/>
    <w:link w:val="DatumChar"/>
    <w:uiPriority w:val="99"/>
    <w:semiHidden/>
    <w:unhideWhenUsed/>
    <w:rsid w:val="00B34A43"/>
  </w:style>
  <w:style w:type="character" w:customStyle="1" w:styleId="DatumChar">
    <w:name w:val="Datum Char"/>
    <w:basedOn w:val="Standaardalinea-lettertype"/>
    <w:link w:val="Datum"/>
    <w:uiPriority w:val="99"/>
    <w:semiHidden/>
    <w:rsid w:val="00B34A43"/>
    <w:rPr>
      <w:rFonts w:ascii="Corbel" w:eastAsia="Times New Roman" w:hAnsi="Corbel" w:cs="Times New Roman"/>
      <w:szCs w:val="20"/>
    </w:rPr>
  </w:style>
  <w:style w:type="paragraph" w:styleId="Documentstructuur">
    <w:name w:val="Document Map"/>
    <w:basedOn w:val="Standaard"/>
    <w:link w:val="DocumentstructuurChar"/>
    <w:uiPriority w:val="99"/>
    <w:semiHidden/>
    <w:unhideWhenUsed/>
    <w:rsid w:val="00B34A43"/>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B34A43"/>
    <w:rPr>
      <w:rFonts w:ascii="Segoe UI" w:eastAsia="Times New Roman" w:hAnsi="Segoe UI" w:cs="Segoe UI"/>
      <w:sz w:val="16"/>
      <w:szCs w:val="16"/>
    </w:rPr>
  </w:style>
  <w:style w:type="table" w:styleId="Donkerelijst">
    <w:name w:val="Dark List"/>
    <w:basedOn w:val="Standaardtabel"/>
    <w:uiPriority w:val="70"/>
    <w:semiHidden/>
    <w:unhideWhenUsed/>
    <w:rsid w:val="00B34A43"/>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B34A43"/>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onkerelijst-accent2">
    <w:name w:val="Dark List Accent 2"/>
    <w:basedOn w:val="Standaardtabel"/>
    <w:uiPriority w:val="70"/>
    <w:semiHidden/>
    <w:unhideWhenUsed/>
    <w:rsid w:val="00B34A43"/>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onkerelijst-accent3">
    <w:name w:val="Dark List Accent 3"/>
    <w:basedOn w:val="Standaardtabel"/>
    <w:uiPriority w:val="70"/>
    <w:semiHidden/>
    <w:unhideWhenUsed/>
    <w:rsid w:val="00B34A43"/>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onkerelijst-accent4">
    <w:name w:val="Dark List Accent 4"/>
    <w:basedOn w:val="Standaardtabel"/>
    <w:uiPriority w:val="70"/>
    <w:semiHidden/>
    <w:unhideWhenUsed/>
    <w:rsid w:val="00B34A43"/>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onkerelijst-accent5">
    <w:name w:val="Dark List Accent 5"/>
    <w:basedOn w:val="Standaardtabel"/>
    <w:uiPriority w:val="70"/>
    <w:semiHidden/>
    <w:unhideWhenUsed/>
    <w:rsid w:val="00B34A43"/>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onkerelijst-accent6">
    <w:name w:val="Dark List Accent 6"/>
    <w:basedOn w:val="Standaardtabel"/>
    <w:uiPriority w:val="70"/>
    <w:semiHidden/>
    <w:unhideWhenUsed/>
    <w:rsid w:val="00B34A43"/>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uidelijkcitaat">
    <w:name w:val="Intense Quote"/>
    <w:basedOn w:val="Standaard"/>
    <w:next w:val="Standaard"/>
    <w:link w:val="DuidelijkcitaatChar"/>
    <w:uiPriority w:val="30"/>
    <w:qFormat/>
    <w:rsid w:val="00B34A4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B34A43"/>
    <w:rPr>
      <w:rFonts w:ascii="Corbel" w:eastAsia="Times New Roman" w:hAnsi="Corbel" w:cs="Times New Roman"/>
      <w:i/>
      <w:iCs/>
      <w:color w:val="5B9BD5" w:themeColor="accent1"/>
      <w:szCs w:val="20"/>
    </w:rPr>
  </w:style>
  <w:style w:type="table" w:styleId="Eenvoudigetabel1">
    <w:name w:val="Table Simple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indnootmarkering">
    <w:name w:val="endnote reference"/>
    <w:basedOn w:val="Standaardalinea-lettertype"/>
    <w:uiPriority w:val="99"/>
    <w:semiHidden/>
    <w:unhideWhenUsed/>
    <w:rsid w:val="00B34A43"/>
    <w:rPr>
      <w:vertAlign w:val="superscript"/>
    </w:rPr>
  </w:style>
  <w:style w:type="paragraph" w:styleId="Eindnoottekst">
    <w:name w:val="endnote text"/>
    <w:basedOn w:val="Standaard"/>
    <w:link w:val="EindnoottekstChar"/>
    <w:uiPriority w:val="99"/>
    <w:semiHidden/>
    <w:unhideWhenUsed/>
    <w:rsid w:val="00B34A43"/>
    <w:rPr>
      <w:sz w:val="20"/>
    </w:rPr>
  </w:style>
  <w:style w:type="character" w:customStyle="1" w:styleId="EindnoottekstChar">
    <w:name w:val="Eindnoottekst Char"/>
    <w:basedOn w:val="Standaardalinea-lettertype"/>
    <w:link w:val="Eindnoottekst"/>
    <w:uiPriority w:val="99"/>
    <w:semiHidden/>
    <w:rsid w:val="00B34A43"/>
    <w:rPr>
      <w:rFonts w:ascii="Corbel" w:eastAsia="Times New Roman" w:hAnsi="Corbel" w:cs="Times New Roman"/>
      <w:sz w:val="20"/>
      <w:szCs w:val="20"/>
    </w:rPr>
  </w:style>
  <w:style w:type="table" w:styleId="Elegantetabel">
    <w:name w:val="Table Elegant"/>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unhideWhenUsed/>
    <w:rsid w:val="00B34A43"/>
  </w:style>
  <w:style w:type="character" w:customStyle="1" w:styleId="E-mailhandtekeningChar">
    <w:name w:val="E-mailhandtekening Char"/>
    <w:basedOn w:val="Standaardalinea-lettertype"/>
    <w:link w:val="E-mailhandtekening"/>
    <w:uiPriority w:val="99"/>
    <w:semiHidden/>
    <w:rsid w:val="00B34A43"/>
    <w:rPr>
      <w:rFonts w:ascii="Corbel" w:eastAsia="Times New Roman" w:hAnsi="Corbel" w:cs="Times New Roman"/>
      <w:szCs w:val="20"/>
    </w:rPr>
  </w:style>
  <w:style w:type="paragraph" w:styleId="Geenafstand">
    <w:name w:val="No Spacing"/>
    <w:link w:val="GeenafstandChar"/>
    <w:uiPriority w:val="1"/>
    <w:qFormat/>
    <w:rsid w:val="00F67CA1"/>
    <w:pPr>
      <w:spacing w:after="0" w:line="240" w:lineRule="auto"/>
    </w:pPr>
    <w:rPr>
      <w:rFonts w:ascii="Corbel" w:hAnsi="Corbel"/>
    </w:rPr>
  </w:style>
  <w:style w:type="table" w:styleId="Gemiddeldraster1">
    <w:name w:val="Medium Grid 1"/>
    <w:basedOn w:val="Standaardtabel"/>
    <w:uiPriority w:val="67"/>
    <w:semiHidden/>
    <w:unhideWhenUsed/>
    <w:rsid w:val="00B34A4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B34A43"/>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emiddeldraster1-accent2">
    <w:name w:val="Medium Grid 1 Accent 2"/>
    <w:basedOn w:val="Standaardtabel"/>
    <w:uiPriority w:val="67"/>
    <w:semiHidden/>
    <w:unhideWhenUsed/>
    <w:rsid w:val="00B34A43"/>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emiddeldraster1-accent3">
    <w:name w:val="Medium Grid 1 Accent 3"/>
    <w:basedOn w:val="Standaardtabel"/>
    <w:uiPriority w:val="67"/>
    <w:semiHidden/>
    <w:unhideWhenUsed/>
    <w:rsid w:val="00B34A43"/>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emiddeldraster1-accent4">
    <w:name w:val="Medium Grid 1 Accent 4"/>
    <w:basedOn w:val="Standaardtabel"/>
    <w:uiPriority w:val="67"/>
    <w:semiHidden/>
    <w:unhideWhenUsed/>
    <w:rsid w:val="00B34A43"/>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emiddeldraster1-accent5">
    <w:name w:val="Medium Grid 1 Accent 5"/>
    <w:basedOn w:val="Standaardtabel"/>
    <w:uiPriority w:val="67"/>
    <w:semiHidden/>
    <w:unhideWhenUsed/>
    <w:rsid w:val="00B34A4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emiddeldraster1-accent6">
    <w:name w:val="Medium Grid 1 Accent 6"/>
    <w:basedOn w:val="Standaardtabel"/>
    <w:uiPriority w:val="67"/>
    <w:semiHidden/>
    <w:unhideWhenUsed/>
    <w:rsid w:val="00B34A4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emiddeldraster2">
    <w:name w:val="Medium Grid 2"/>
    <w:basedOn w:val="Standaardtabel"/>
    <w:uiPriority w:val="68"/>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B34A4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B34A4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Gemiddeldraster3-accent2">
    <w:name w:val="Medium Grid 3 Accent 2"/>
    <w:basedOn w:val="Standaardtabel"/>
    <w:uiPriority w:val="69"/>
    <w:semiHidden/>
    <w:unhideWhenUsed/>
    <w:rsid w:val="00B34A4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emiddeldraster3-accent3">
    <w:name w:val="Medium Grid 3 Accent 3"/>
    <w:basedOn w:val="Standaardtabel"/>
    <w:uiPriority w:val="69"/>
    <w:semiHidden/>
    <w:unhideWhenUsed/>
    <w:rsid w:val="00B34A4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emiddeldraster3-accent4">
    <w:name w:val="Medium Grid 3 Accent 4"/>
    <w:basedOn w:val="Standaardtabel"/>
    <w:uiPriority w:val="69"/>
    <w:semiHidden/>
    <w:unhideWhenUsed/>
    <w:rsid w:val="00B34A4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emiddeldraster3-accent5">
    <w:name w:val="Medium Grid 3 Accent 5"/>
    <w:basedOn w:val="Standaardtabel"/>
    <w:uiPriority w:val="69"/>
    <w:semiHidden/>
    <w:unhideWhenUsed/>
    <w:rsid w:val="00B34A4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Gemiddeldraster3-accent6">
    <w:name w:val="Medium Grid 3 Accent 6"/>
    <w:basedOn w:val="Standaardtabel"/>
    <w:uiPriority w:val="69"/>
    <w:semiHidden/>
    <w:unhideWhenUsed/>
    <w:rsid w:val="00B34A4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emiddeldearcering1">
    <w:name w:val="Medium Shading 1"/>
    <w:basedOn w:val="Standaardtabel"/>
    <w:uiPriority w:val="63"/>
    <w:semiHidden/>
    <w:unhideWhenUsed/>
    <w:rsid w:val="00B34A4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B34A43"/>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B34A43"/>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B34A43"/>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B34A43"/>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B34A4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B34A4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B34A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B34A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B34A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B34A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B34A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B34A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B34A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semiHidden/>
    <w:unhideWhenUsed/>
    <w:rsid w:val="00B34A4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B34A43"/>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Gemiddeldelijst1-accent2">
    <w:name w:val="Medium List 1 Accent 2"/>
    <w:basedOn w:val="Standaardtabel"/>
    <w:uiPriority w:val="65"/>
    <w:semiHidden/>
    <w:unhideWhenUsed/>
    <w:rsid w:val="00B34A43"/>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Gemiddeldelijst1-accent3">
    <w:name w:val="Medium List 1 Accent 3"/>
    <w:basedOn w:val="Standaardtabel"/>
    <w:uiPriority w:val="65"/>
    <w:semiHidden/>
    <w:unhideWhenUsed/>
    <w:rsid w:val="00B34A43"/>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Gemiddeldelijst1-accent4">
    <w:name w:val="Medium List 1 Accent 4"/>
    <w:basedOn w:val="Standaardtabel"/>
    <w:uiPriority w:val="65"/>
    <w:semiHidden/>
    <w:unhideWhenUsed/>
    <w:rsid w:val="00B34A43"/>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Gemiddeldelijst1-accent5">
    <w:name w:val="Medium List 1 Accent 5"/>
    <w:basedOn w:val="Standaardtabel"/>
    <w:uiPriority w:val="65"/>
    <w:semiHidden/>
    <w:unhideWhenUsed/>
    <w:rsid w:val="00B34A43"/>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Gemiddeldelijst1-accent6">
    <w:name w:val="Medium List 1 Accent 6"/>
    <w:basedOn w:val="Standaardtabel"/>
    <w:uiPriority w:val="65"/>
    <w:semiHidden/>
    <w:unhideWhenUsed/>
    <w:rsid w:val="00B34A43"/>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Gemiddeldelijst2">
    <w:name w:val="Medium List 2"/>
    <w:basedOn w:val="Standaardtabel"/>
    <w:uiPriority w:val="66"/>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B34A4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GevolgdeHyperlink">
    <w:name w:val="FollowedHyperlink"/>
    <w:basedOn w:val="Standaardalinea-lettertype"/>
    <w:uiPriority w:val="99"/>
    <w:semiHidden/>
    <w:unhideWhenUsed/>
    <w:rsid w:val="00B34A43"/>
    <w:rPr>
      <w:color w:val="954F72" w:themeColor="followedHyperlink"/>
      <w:u w:val="single"/>
    </w:rPr>
  </w:style>
  <w:style w:type="paragraph" w:styleId="Handtekening">
    <w:name w:val="Signature"/>
    <w:basedOn w:val="Standaard"/>
    <w:link w:val="HandtekeningChar"/>
    <w:uiPriority w:val="99"/>
    <w:semiHidden/>
    <w:unhideWhenUsed/>
    <w:rsid w:val="00B34A43"/>
    <w:pPr>
      <w:ind w:left="4252"/>
    </w:pPr>
  </w:style>
  <w:style w:type="character" w:customStyle="1" w:styleId="HandtekeningChar">
    <w:name w:val="Handtekening Char"/>
    <w:basedOn w:val="Standaardalinea-lettertype"/>
    <w:link w:val="Handtekening"/>
    <w:uiPriority w:val="99"/>
    <w:semiHidden/>
    <w:rsid w:val="00B34A43"/>
    <w:rPr>
      <w:rFonts w:ascii="Corbel" w:eastAsia="Times New Roman" w:hAnsi="Corbel" w:cs="Times New Roman"/>
      <w:szCs w:val="20"/>
    </w:rPr>
  </w:style>
  <w:style w:type="character" w:styleId="Hashtag">
    <w:name w:val="Hashtag"/>
    <w:basedOn w:val="Standaardalinea-lettertype"/>
    <w:uiPriority w:val="99"/>
    <w:semiHidden/>
    <w:unhideWhenUsed/>
    <w:rsid w:val="00B34A43"/>
    <w:rPr>
      <w:color w:val="2B579A"/>
      <w:shd w:val="clear" w:color="auto" w:fill="E1DFDD"/>
    </w:rPr>
  </w:style>
  <w:style w:type="paragraph" w:styleId="HTML-voorafopgemaakt">
    <w:name w:val="HTML Preformatted"/>
    <w:basedOn w:val="Standaard"/>
    <w:link w:val="HTML-voorafopgemaaktChar"/>
    <w:uiPriority w:val="99"/>
    <w:semiHidden/>
    <w:unhideWhenUsed/>
    <w:rsid w:val="00B34A43"/>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B34A43"/>
    <w:rPr>
      <w:rFonts w:ascii="Consolas" w:eastAsia="Times New Roman" w:hAnsi="Consolas" w:cs="Times New Roman"/>
      <w:sz w:val="20"/>
      <w:szCs w:val="20"/>
    </w:rPr>
  </w:style>
  <w:style w:type="character" w:styleId="HTMLCode">
    <w:name w:val="HTML Code"/>
    <w:basedOn w:val="Standaardalinea-lettertype"/>
    <w:uiPriority w:val="99"/>
    <w:semiHidden/>
    <w:unhideWhenUsed/>
    <w:rsid w:val="00B34A43"/>
    <w:rPr>
      <w:rFonts w:ascii="Consolas" w:hAnsi="Consolas"/>
      <w:sz w:val="20"/>
      <w:szCs w:val="20"/>
    </w:rPr>
  </w:style>
  <w:style w:type="character" w:styleId="HTMLDefinition">
    <w:name w:val="HTML Definition"/>
    <w:basedOn w:val="Standaardalinea-lettertype"/>
    <w:uiPriority w:val="99"/>
    <w:semiHidden/>
    <w:unhideWhenUsed/>
    <w:rsid w:val="00B34A43"/>
    <w:rPr>
      <w:i/>
      <w:iCs/>
    </w:rPr>
  </w:style>
  <w:style w:type="character" w:styleId="HTMLVariable">
    <w:name w:val="HTML Variable"/>
    <w:basedOn w:val="Standaardalinea-lettertype"/>
    <w:uiPriority w:val="99"/>
    <w:semiHidden/>
    <w:unhideWhenUsed/>
    <w:rsid w:val="00B34A43"/>
    <w:rPr>
      <w:i/>
      <w:iCs/>
    </w:rPr>
  </w:style>
  <w:style w:type="character" w:styleId="HTML-acroniem">
    <w:name w:val="HTML Acronym"/>
    <w:basedOn w:val="Standaardalinea-lettertype"/>
    <w:uiPriority w:val="99"/>
    <w:semiHidden/>
    <w:unhideWhenUsed/>
    <w:rsid w:val="00B34A43"/>
  </w:style>
  <w:style w:type="paragraph" w:styleId="HTML-adres">
    <w:name w:val="HTML Address"/>
    <w:basedOn w:val="Standaard"/>
    <w:link w:val="HTML-adresChar"/>
    <w:uiPriority w:val="99"/>
    <w:semiHidden/>
    <w:unhideWhenUsed/>
    <w:rsid w:val="00B34A43"/>
    <w:rPr>
      <w:i/>
      <w:iCs/>
    </w:rPr>
  </w:style>
  <w:style w:type="character" w:customStyle="1" w:styleId="HTML-adresChar">
    <w:name w:val="HTML-adres Char"/>
    <w:basedOn w:val="Standaardalinea-lettertype"/>
    <w:link w:val="HTML-adres"/>
    <w:uiPriority w:val="99"/>
    <w:semiHidden/>
    <w:rsid w:val="00B34A43"/>
    <w:rPr>
      <w:rFonts w:ascii="Corbel" w:eastAsia="Times New Roman" w:hAnsi="Corbel" w:cs="Times New Roman"/>
      <w:i/>
      <w:iCs/>
      <w:szCs w:val="20"/>
    </w:rPr>
  </w:style>
  <w:style w:type="character" w:styleId="HTML-citaat">
    <w:name w:val="HTML Cite"/>
    <w:basedOn w:val="Standaardalinea-lettertype"/>
    <w:uiPriority w:val="99"/>
    <w:semiHidden/>
    <w:unhideWhenUsed/>
    <w:rsid w:val="00B34A43"/>
    <w:rPr>
      <w:i/>
      <w:iCs/>
    </w:rPr>
  </w:style>
  <w:style w:type="character" w:styleId="HTML-schrijfmachine">
    <w:name w:val="HTML Typewriter"/>
    <w:basedOn w:val="Standaardalinea-lettertype"/>
    <w:uiPriority w:val="99"/>
    <w:semiHidden/>
    <w:unhideWhenUsed/>
    <w:rsid w:val="00B34A43"/>
    <w:rPr>
      <w:rFonts w:ascii="Consolas" w:hAnsi="Consolas"/>
      <w:sz w:val="20"/>
      <w:szCs w:val="20"/>
    </w:rPr>
  </w:style>
  <w:style w:type="character" w:styleId="HTML-toetsenbord">
    <w:name w:val="HTML Keyboard"/>
    <w:basedOn w:val="Standaardalinea-lettertype"/>
    <w:uiPriority w:val="99"/>
    <w:semiHidden/>
    <w:unhideWhenUsed/>
    <w:rsid w:val="00B34A43"/>
    <w:rPr>
      <w:rFonts w:ascii="Consolas" w:hAnsi="Consolas"/>
      <w:sz w:val="20"/>
      <w:szCs w:val="20"/>
    </w:rPr>
  </w:style>
  <w:style w:type="character" w:styleId="HTML-voorbeeld">
    <w:name w:val="HTML Sample"/>
    <w:basedOn w:val="Standaardalinea-lettertype"/>
    <w:uiPriority w:val="99"/>
    <w:semiHidden/>
    <w:unhideWhenUsed/>
    <w:rsid w:val="00B34A43"/>
    <w:rPr>
      <w:rFonts w:ascii="Consolas" w:hAnsi="Consolas"/>
      <w:sz w:val="24"/>
      <w:szCs w:val="24"/>
    </w:rPr>
  </w:style>
  <w:style w:type="paragraph" w:styleId="Index1">
    <w:name w:val="index 1"/>
    <w:basedOn w:val="Standaard"/>
    <w:next w:val="Standaard"/>
    <w:autoRedefine/>
    <w:uiPriority w:val="99"/>
    <w:semiHidden/>
    <w:unhideWhenUsed/>
    <w:rsid w:val="00B34A43"/>
    <w:pPr>
      <w:ind w:left="220" w:hanging="220"/>
    </w:pPr>
  </w:style>
  <w:style w:type="paragraph" w:styleId="Index2">
    <w:name w:val="index 2"/>
    <w:basedOn w:val="Standaard"/>
    <w:next w:val="Standaard"/>
    <w:autoRedefine/>
    <w:uiPriority w:val="99"/>
    <w:semiHidden/>
    <w:unhideWhenUsed/>
    <w:rsid w:val="00B34A43"/>
    <w:pPr>
      <w:ind w:left="440" w:hanging="220"/>
    </w:pPr>
  </w:style>
  <w:style w:type="paragraph" w:styleId="Index3">
    <w:name w:val="index 3"/>
    <w:basedOn w:val="Standaard"/>
    <w:next w:val="Standaard"/>
    <w:autoRedefine/>
    <w:uiPriority w:val="99"/>
    <w:semiHidden/>
    <w:unhideWhenUsed/>
    <w:rsid w:val="00B34A43"/>
    <w:pPr>
      <w:ind w:left="660" w:hanging="220"/>
    </w:pPr>
  </w:style>
  <w:style w:type="paragraph" w:styleId="Index4">
    <w:name w:val="index 4"/>
    <w:basedOn w:val="Standaard"/>
    <w:next w:val="Standaard"/>
    <w:autoRedefine/>
    <w:uiPriority w:val="99"/>
    <w:semiHidden/>
    <w:unhideWhenUsed/>
    <w:rsid w:val="00B34A43"/>
    <w:pPr>
      <w:ind w:left="880" w:hanging="220"/>
    </w:pPr>
  </w:style>
  <w:style w:type="paragraph" w:styleId="Index5">
    <w:name w:val="index 5"/>
    <w:basedOn w:val="Standaard"/>
    <w:next w:val="Standaard"/>
    <w:autoRedefine/>
    <w:uiPriority w:val="99"/>
    <w:semiHidden/>
    <w:unhideWhenUsed/>
    <w:rsid w:val="00B34A43"/>
    <w:pPr>
      <w:ind w:left="1100" w:hanging="220"/>
    </w:pPr>
  </w:style>
  <w:style w:type="paragraph" w:styleId="Index6">
    <w:name w:val="index 6"/>
    <w:basedOn w:val="Standaard"/>
    <w:next w:val="Standaard"/>
    <w:autoRedefine/>
    <w:uiPriority w:val="99"/>
    <w:semiHidden/>
    <w:unhideWhenUsed/>
    <w:rsid w:val="00B34A43"/>
    <w:pPr>
      <w:ind w:left="1320" w:hanging="220"/>
    </w:pPr>
  </w:style>
  <w:style w:type="paragraph" w:styleId="Index7">
    <w:name w:val="index 7"/>
    <w:basedOn w:val="Standaard"/>
    <w:next w:val="Standaard"/>
    <w:autoRedefine/>
    <w:uiPriority w:val="99"/>
    <w:semiHidden/>
    <w:unhideWhenUsed/>
    <w:rsid w:val="00B34A43"/>
    <w:pPr>
      <w:ind w:left="1540" w:hanging="220"/>
    </w:pPr>
  </w:style>
  <w:style w:type="paragraph" w:styleId="Index8">
    <w:name w:val="index 8"/>
    <w:basedOn w:val="Standaard"/>
    <w:next w:val="Standaard"/>
    <w:autoRedefine/>
    <w:uiPriority w:val="99"/>
    <w:semiHidden/>
    <w:unhideWhenUsed/>
    <w:rsid w:val="00B34A43"/>
    <w:pPr>
      <w:ind w:left="1760" w:hanging="220"/>
    </w:pPr>
  </w:style>
  <w:style w:type="paragraph" w:styleId="Index9">
    <w:name w:val="index 9"/>
    <w:basedOn w:val="Standaard"/>
    <w:next w:val="Standaard"/>
    <w:autoRedefine/>
    <w:uiPriority w:val="99"/>
    <w:semiHidden/>
    <w:unhideWhenUsed/>
    <w:rsid w:val="00B34A43"/>
    <w:pPr>
      <w:ind w:left="1980" w:hanging="220"/>
    </w:pPr>
  </w:style>
  <w:style w:type="paragraph" w:styleId="Indexkop">
    <w:name w:val="index heading"/>
    <w:basedOn w:val="Standaard"/>
    <w:next w:val="Index1"/>
    <w:uiPriority w:val="99"/>
    <w:semiHidden/>
    <w:unhideWhenUsed/>
    <w:rsid w:val="00B34A43"/>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B34A43"/>
    <w:pPr>
      <w:spacing w:after="100"/>
    </w:pPr>
  </w:style>
  <w:style w:type="paragraph" w:styleId="Inhopg2">
    <w:name w:val="toc 2"/>
    <w:basedOn w:val="Standaard"/>
    <w:next w:val="Standaard"/>
    <w:autoRedefine/>
    <w:uiPriority w:val="39"/>
    <w:semiHidden/>
    <w:unhideWhenUsed/>
    <w:rsid w:val="00B34A43"/>
    <w:pPr>
      <w:spacing w:after="100"/>
      <w:ind w:left="220"/>
    </w:pPr>
  </w:style>
  <w:style w:type="paragraph" w:styleId="Inhopg3">
    <w:name w:val="toc 3"/>
    <w:basedOn w:val="Standaard"/>
    <w:next w:val="Standaard"/>
    <w:autoRedefine/>
    <w:uiPriority w:val="39"/>
    <w:semiHidden/>
    <w:unhideWhenUsed/>
    <w:rsid w:val="00B34A43"/>
    <w:pPr>
      <w:spacing w:after="100"/>
      <w:ind w:left="440"/>
    </w:pPr>
  </w:style>
  <w:style w:type="paragraph" w:styleId="Inhopg4">
    <w:name w:val="toc 4"/>
    <w:basedOn w:val="Standaard"/>
    <w:next w:val="Standaard"/>
    <w:autoRedefine/>
    <w:uiPriority w:val="39"/>
    <w:semiHidden/>
    <w:unhideWhenUsed/>
    <w:rsid w:val="00B34A43"/>
    <w:pPr>
      <w:spacing w:after="100"/>
      <w:ind w:left="660"/>
    </w:pPr>
  </w:style>
  <w:style w:type="paragraph" w:styleId="Inhopg5">
    <w:name w:val="toc 5"/>
    <w:basedOn w:val="Standaard"/>
    <w:next w:val="Standaard"/>
    <w:autoRedefine/>
    <w:uiPriority w:val="39"/>
    <w:semiHidden/>
    <w:unhideWhenUsed/>
    <w:rsid w:val="00B34A43"/>
    <w:pPr>
      <w:spacing w:after="100"/>
      <w:ind w:left="880"/>
    </w:pPr>
  </w:style>
  <w:style w:type="paragraph" w:styleId="Inhopg6">
    <w:name w:val="toc 6"/>
    <w:basedOn w:val="Standaard"/>
    <w:next w:val="Standaard"/>
    <w:autoRedefine/>
    <w:uiPriority w:val="39"/>
    <w:semiHidden/>
    <w:unhideWhenUsed/>
    <w:rsid w:val="00B34A43"/>
    <w:pPr>
      <w:spacing w:after="100"/>
      <w:ind w:left="1100"/>
    </w:pPr>
  </w:style>
  <w:style w:type="paragraph" w:styleId="Inhopg7">
    <w:name w:val="toc 7"/>
    <w:basedOn w:val="Standaard"/>
    <w:next w:val="Standaard"/>
    <w:autoRedefine/>
    <w:uiPriority w:val="39"/>
    <w:semiHidden/>
    <w:unhideWhenUsed/>
    <w:rsid w:val="00B34A43"/>
    <w:pPr>
      <w:spacing w:after="100"/>
      <w:ind w:left="1320"/>
    </w:pPr>
  </w:style>
  <w:style w:type="paragraph" w:styleId="Inhopg8">
    <w:name w:val="toc 8"/>
    <w:basedOn w:val="Standaard"/>
    <w:next w:val="Standaard"/>
    <w:autoRedefine/>
    <w:uiPriority w:val="39"/>
    <w:semiHidden/>
    <w:unhideWhenUsed/>
    <w:rsid w:val="00B34A43"/>
    <w:pPr>
      <w:spacing w:after="100"/>
      <w:ind w:left="1540"/>
    </w:pPr>
  </w:style>
  <w:style w:type="paragraph" w:styleId="Inhopg9">
    <w:name w:val="toc 9"/>
    <w:basedOn w:val="Standaard"/>
    <w:next w:val="Standaard"/>
    <w:autoRedefine/>
    <w:uiPriority w:val="39"/>
    <w:semiHidden/>
    <w:unhideWhenUsed/>
    <w:rsid w:val="00B34A43"/>
    <w:pPr>
      <w:spacing w:after="100"/>
      <w:ind w:left="1760"/>
    </w:pPr>
  </w:style>
  <w:style w:type="character" w:styleId="Intensievebenadrukking">
    <w:name w:val="Intense Emphasis"/>
    <w:basedOn w:val="Standaardalinea-lettertype"/>
    <w:uiPriority w:val="21"/>
    <w:qFormat/>
    <w:rsid w:val="00B34A43"/>
    <w:rPr>
      <w:i/>
      <w:iCs/>
      <w:color w:val="5B9BD5" w:themeColor="accent1"/>
    </w:rPr>
  </w:style>
  <w:style w:type="character" w:styleId="Intensieveverwijzing">
    <w:name w:val="Intense Reference"/>
    <w:basedOn w:val="Standaardalinea-lettertype"/>
    <w:uiPriority w:val="32"/>
    <w:qFormat/>
    <w:rsid w:val="00B34A43"/>
    <w:rPr>
      <w:b/>
      <w:bCs/>
      <w:smallCaps/>
      <w:color w:val="5B9BD5" w:themeColor="accent1"/>
      <w:spacing w:val="5"/>
    </w:rPr>
  </w:style>
  <w:style w:type="table" w:styleId="Klassieketabel1">
    <w:name w:val="Table Classic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semiHidden/>
    <w:unhideWhenUsed/>
    <w:rsid w:val="00B34A4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B34A4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Kleurrijkraster-accent2">
    <w:name w:val="Colorful Grid Accent 2"/>
    <w:basedOn w:val="Standaardtabel"/>
    <w:uiPriority w:val="73"/>
    <w:semiHidden/>
    <w:unhideWhenUsed/>
    <w:rsid w:val="00B34A4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leurrijkraster-accent3">
    <w:name w:val="Colorful Grid Accent 3"/>
    <w:basedOn w:val="Standaardtabel"/>
    <w:uiPriority w:val="73"/>
    <w:semiHidden/>
    <w:unhideWhenUsed/>
    <w:rsid w:val="00B34A4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leurrijkraster-accent4">
    <w:name w:val="Colorful Grid Accent 4"/>
    <w:basedOn w:val="Standaardtabel"/>
    <w:uiPriority w:val="73"/>
    <w:semiHidden/>
    <w:unhideWhenUsed/>
    <w:rsid w:val="00B34A4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leurrijkraster-accent5">
    <w:name w:val="Colorful Grid Accent 5"/>
    <w:basedOn w:val="Standaardtabel"/>
    <w:uiPriority w:val="73"/>
    <w:semiHidden/>
    <w:unhideWhenUsed/>
    <w:rsid w:val="00B34A4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Kleurrijkraster-accent6">
    <w:name w:val="Colorful Grid Accent 6"/>
    <w:basedOn w:val="Standaardtabel"/>
    <w:uiPriority w:val="73"/>
    <w:semiHidden/>
    <w:unhideWhenUsed/>
    <w:rsid w:val="00B34A4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leurrijkearcering">
    <w:name w:val="Colorful Shading"/>
    <w:basedOn w:val="Standaardtabel"/>
    <w:uiPriority w:val="71"/>
    <w:semiHidden/>
    <w:unhideWhenUsed/>
    <w:rsid w:val="00B34A43"/>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B34A43"/>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B34A43"/>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B34A43"/>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leurrijkearcering-accent4">
    <w:name w:val="Colorful Shading Accent 4"/>
    <w:basedOn w:val="Standaardtabel"/>
    <w:uiPriority w:val="71"/>
    <w:semiHidden/>
    <w:unhideWhenUsed/>
    <w:rsid w:val="00B34A43"/>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B34A43"/>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B34A43"/>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semiHidden/>
    <w:unhideWhenUsed/>
    <w:rsid w:val="00B34A43"/>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B34A43"/>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Kleurrijkelijst-accent2">
    <w:name w:val="Colorful List Accent 2"/>
    <w:basedOn w:val="Standaardtabel"/>
    <w:uiPriority w:val="72"/>
    <w:semiHidden/>
    <w:unhideWhenUsed/>
    <w:rsid w:val="00B34A43"/>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leurrijkelijst-accent3">
    <w:name w:val="Colorful List Accent 3"/>
    <w:basedOn w:val="Standaardtabel"/>
    <w:uiPriority w:val="72"/>
    <w:semiHidden/>
    <w:unhideWhenUsed/>
    <w:rsid w:val="00B34A43"/>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leurrijkelijst-accent4">
    <w:name w:val="Colorful List Accent 4"/>
    <w:basedOn w:val="Standaardtabel"/>
    <w:uiPriority w:val="72"/>
    <w:semiHidden/>
    <w:unhideWhenUsed/>
    <w:rsid w:val="00B34A43"/>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leurrijkelijst-accent5">
    <w:name w:val="Colorful List Accent 5"/>
    <w:basedOn w:val="Standaardtabel"/>
    <w:uiPriority w:val="72"/>
    <w:semiHidden/>
    <w:unhideWhenUsed/>
    <w:rsid w:val="00B34A43"/>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Kleurrijkelijst-accent6">
    <w:name w:val="Colorful List Accent 6"/>
    <w:basedOn w:val="Standaardtabel"/>
    <w:uiPriority w:val="72"/>
    <w:semiHidden/>
    <w:unhideWhenUsed/>
    <w:rsid w:val="00B34A43"/>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leurrijketabel1">
    <w:name w:val="Table Colorful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bronvermelding">
    <w:name w:val="toa heading"/>
    <w:basedOn w:val="Standaard"/>
    <w:next w:val="Standaard"/>
    <w:uiPriority w:val="99"/>
    <w:semiHidden/>
    <w:unhideWhenUsed/>
    <w:rsid w:val="00B34A43"/>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B34A43"/>
    <w:pPr>
      <w:outlineLvl w:val="9"/>
    </w:pPr>
    <w:rPr>
      <w:rFonts w:asciiTheme="majorHAnsi" w:hAnsiTheme="majorHAnsi"/>
      <w:b w:val="0"/>
      <w:color w:val="2E74B5" w:themeColor="accent1" w:themeShade="BF"/>
      <w:sz w:val="32"/>
      <w:szCs w:val="32"/>
    </w:rPr>
  </w:style>
  <w:style w:type="table" w:styleId="Lichtraster">
    <w:name w:val="Light Grid"/>
    <w:basedOn w:val="Standaardtabel"/>
    <w:uiPriority w:val="62"/>
    <w:semiHidden/>
    <w:unhideWhenUsed/>
    <w:rsid w:val="00B34A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B34A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chtraster-accent2">
    <w:name w:val="Light Grid Accent 2"/>
    <w:basedOn w:val="Standaardtabel"/>
    <w:uiPriority w:val="62"/>
    <w:semiHidden/>
    <w:unhideWhenUsed/>
    <w:rsid w:val="00B34A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chtraster-accent3">
    <w:name w:val="Light Grid Accent 3"/>
    <w:basedOn w:val="Standaardtabel"/>
    <w:uiPriority w:val="62"/>
    <w:semiHidden/>
    <w:unhideWhenUsed/>
    <w:rsid w:val="00B34A43"/>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chtraster-accent4">
    <w:name w:val="Light Grid Accent 4"/>
    <w:basedOn w:val="Standaardtabel"/>
    <w:uiPriority w:val="62"/>
    <w:semiHidden/>
    <w:unhideWhenUsed/>
    <w:rsid w:val="00B34A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chtraster-accent5">
    <w:name w:val="Light Grid Accent 5"/>
    <w:basedOn w:val="Standaardtabel"/>
    <w:uiPriority w:val="62"/>
    <w:semiHidden/>
    <w:unhideWhenUsed/>
    <w:rsid w:val="00B34A43"/>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chtraster-accent6">
    <w:name w:val="Light Grid Accent 6"/>
    <w:basedOn w:val="Standaardtabel"/>
    <w:uiPriority w:val="62"/>
    <w:semiHidden/>
    <w:unhideWhenUsed/>
    <w:rsid w:val="00B34A43"/>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chtearcering">
    <w:name w:val="Light Shading"/>
    <w:basedOn w:val="Standaardtabel"/>
    <w:uiPriority w:val="60"/>
    <w:semiHidden/>
    <w:unhideWhenUsed/>
    <w:rsid w:val="00B34A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B34A43"/>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chtearcering-accent2">
    <w:name w:val="Light Shading Accent 2"/>
    <w:basedOn w:val="Standaardtabel"/>
    <w:uiPriority w:val="60"/>
    <w:semiHidden/>
    <w:unhideWhenUsed/>
    <w:rsid w:val="00B34A43"/>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chtearcering-accent3">
    <w:name w:val="Light Shading Accent 3"/>
    <w:basedOn w:val="Standaardtabel"/>
    <w:uiPriority w:val="60"/>
    <w:semiHidden/>
    <w:unhideWhenUsed/>
    <w:rsid w:val="00B34A43"/>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chtearcering-accent4">
    <w:name w:val="Light Shading Accent 4"/>
    <w:basedOn w:val="Standaardtabel"/>
    <w:uiPriority w:val="60"/>
    <w:semiHidden/>
    <w:unhideWhenUsed/>
    <w:rsid w:val="00B34A43"/>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chtearcering-accent5">
    <w:name w:val="Light Shading Accent 5"/>
    <w:basedOn w:val="Standaardtabel"/>
    <w:uiPriority w:val="60"/>
    <w:semiHidden/>
    <w:unhideWhenUsed/>
    <w:rsid w:val="00B34A43"/>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chtearcering-accent6">
    <w:name w:val="Light Shading Accent 6"/>
    <w:basedOn w:val="Standaardtabel"/>
    <w:uiPriority w:val="60"/>
    <w:semiHidden/>
    <w:unhideWhenUsed/>
    <w:rsid w:val="00B34A43"/>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chtelijst">
    <w:name w:val="Light List"/>
    <w:basedOn w:val="Standaardtabel"/>
    <w:uiPriority w:val="61"/>
    <w:semiHidden/>
    <w:unhideWhenUsed/>
    <w:rsid w:val="00B34A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B34A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chtelijst-accent2">
    <w:name w:val="Light List Accent 2"/>
    <w:basedOn w:val="Standaardtabel"/>
    <w:uiPriority w:val="61"/>
    <w:semiHidden/>
    <w:unhideWhenUsed/>
    <w:rsid w:val="00B34A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chtelijst-accent3">
    <w:name w:val="Light List Accent 3"/>
    <w:basedOn w:val="Standaardtabel"/>
    <w:uiPriority w:val="61"/>
    <w:semiHidden/>
    <w:unhideWhenUsed/>
    <w:rsid w:val="00B34A43"/>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chtelijst-accent4">
    <w:name w:val="Light List Accent 4"/>
    <w:basedOn w:val="Standaardtabel"/>
    <w:uiPriority w:val="61"/>
    <w:semiHidden/>
    <w:unhideWhenUsed/>
    <w:rsid w:val="00B34A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chtelijst-accent5">
    <w:name w:val="Light List Accent 5"/>
    <w:basedOn w:val="Standaardtabel"/>
    <w:uiPriority w:val="61"/>
    <w:semiHidden/>
    <w:unhideWhenUsed/>
    <w:rsid w:val="00B34A43"/>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chtelijst-accent6">
    <w:name w:val="Light List Accent 6"/>
    <w:basedOn w:val="Standaardtabel"/>
    <w:uiPriority w:val="61"/>
    <w:semiHidden/>
    <w:unhideWhenUsed/>
    <w:rsid w:val="00B34A43"/>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styleId="Lijst">
    <w:name w:val="List"/>
    <w:basedOn w:val="Standaard"/>
    <w:uiPriority w:val="99"/>
    <w:semiHidden/>
    <w:unhideWhenUsed/>
    <w:rsid w:val="00B34A43"/>
    <w:pPr>
      <w:ind w:left="283" w:hanging="283"/>
      <w:contextualSpacing/>
    </w:pPr>
  </w:style>
  <w:style w:type="paragraph" w:styleId="Lijst2">
    <w:name w:val="List 2"/>
    <w:basedOn w:val="Standaard"/>
    <w:uiPriority w:val="99"/>
    <w:semiHidden/>
    <w:unhideWhenUsed/>
    <w:rsid w:val="00B34A43"/>
    <w:pPr>
      <w:ind w:left="566" w:hanging="283"/>
      <w:contextualSpacing/>
    </w:pPr>
  </w:style>
  <w:style w:type="paragraph" w:styleId="Lijst3">
    <w:name w:val="List 3"/>
    <w:basedOn w:val="Standaard"/>
    <w:uiPriority w:val="99"/>
    <w:semiHidden/>
    <w:unhideWhenUsed/>
    <w:rsid w:val="00B34A43"/>
    <w:pPr>
      <w:ind w:left="849" w:hanging="283"/>
      <w:contextualSpacing/>
    </w:pPr>
  </w:style>
  <w:style w:type="paragraph" w:styleId="Lijst4">
    <w:name w:val="List 4"/>
    <w:basedOn w:val="Standaard"/>
    <w:uiPriority w:val="99"/>
    <w:semiHidden/>
    <w:unhideWhenUsed/>
    <w:rsid w:val="00B34A43"/>
    <w:pPr>
      <w:ind w:left="1132" w:hanging="283"/>
      <w:contextualSpacing/>
    </w:pPr>
  </w:style>
  <w:style w:type="paragraph" w:styleId="Lijst5">
    <w:name w:val="List 5"/>
    <w:basedOn w:val="Standaard"/>
    <w:uiPriority w:val="99"/>
    <w:semiHidden/>
    <w:unhideWhenUsed/>
    <w:rsid w:val="00B34A43"/>
    <w:pPr>
      <w:ind w:left="1415" w:hanging="283"/>
      <w:contextualSpacing/>
    </w:pPr>
  </w:style>
  <w:style w:type="paragraph" w:styleId="Lijstmetafbeeldingen">
    <w:name w:val="table of figures"/>
    <w:basedOn w:val="Standaard"/>
    <w:next w:val="Standaard"/>
    <w:uiPriority w:val="99"/>
    <w:semiHidden/>
    <w:unhideWhenUsed/>
    <w:rsid w:val="00B34A43"/>
  </w:style>
  <w:style w:type="paragraph" w:styleId="Lijstopsomteken">
    <w:name w:val="List Bullet"/>
    <w:basedOn w:val="Standaard"/>
    <w:uiPriority w:val="99"/>
    <w:semiHidden/>
    <w:unhideWhenUsed/>
    <w:rsid w:val="00B34A43"/>
    <w:pPr>
      <w:numPr>
        <w:numId w:val="4"/>
      </w:numPr>
      <w:contextualSpacing/>
    </w:pPr>
  </w:style>
  <w:style w:type="paragraph" w:styleId="Lijstopsomteken2">
    <w:name w:val="List Bullet 2"/>
    <w:basedOn w:val="Standaard"/>
    <w:uiPriority w:val="99"/>
    <w:semiHidden/>
    <w:unhideWhenUsed/>
    <w:rsid w:val="00B34A43"/>
    <w:pPr>
      <w:numPr>
        <w:numId w:val="5"/>
      </w:numPr>
      <w:contextualSpacing/>
    </w:pPr>
  </w:style>
  <w:style w:type="paragraph" w:styleId="Lijstopsomteken3">
    <w:name w:val="List Bullet 3"/>
    <w:basedOn w:val="Standaard"/>
    <w:uiPriority w:val="99"/>
    <w:semiHidden/>
    <w:unhideWhenUsed/>
    <w:rsid w:val="00B34A43"/>
    <w:pPr>
      <w:numPr>
        <w:numId w:val="6"/>
      </w:numPr>
      <w:contextualSpacing/>
    </w:pPr>
  </w:style>
  <w:style w:type="paragraph" w:styleId="Lijstopsomteken4">
    <w:name w:val="List Bullet 4"/>
    <w:basedOn w:val="Standaard"/>
    <w:uiPriority w:val="99"/>
    <w:semiHidden/>
    <w:unhideWhenUsed/>
    <w:rsid w:val="00B34A43"/>
    <w:pPr>
      <w:numPr>
        <w:numId w:val="7"/>
      </w:numPr>
      <w:contextualSpacing/>
    </w:pPr>
  </w:style>
  <w:style w:type="paragraph" w:styleId="Lijstopsomteken5">
    <w:name w:val="List Bullet 5"/>
    <w:basedOn w:val="Standaard"/>
    <w:uiPriority w:val="99"/>
    <w:semiHidden/>
    <w:unhideWhenUsed/>
    <w:rsid w:val="00B34A43"/>
    <w:pPr>
      <w:numPr>
        <w:numId w:val="8"/>
      </w:numPr>
      <w:contextualSpacing/>
    </w:pPr>
  </w:style>
  <w:style w:type="paragraph" w:styleId="Lijstnummering">
    <w:name w:val="List Number"/>
    <w:basedOn w:val="Standaard"/>
    <w:uiPriority w:val="99"/>
    <w:semiHidden/>
    <w:unhideWhenUsed/>
    <w:rsid w:val="00B34A43"/>
    <w:pPr>
      <w:numPr>
        <w:numId w:val="9"/>
      </w:numPr>
      <w:contextualSpacing/>
    </w:pPr>
  </w:style>
  <w:style w:type="paragraph" w:styleId="Lijstnummering2">
    <w:name w:val="List Number 2"/>
    <w:basedOn w:val="Standaard"/>
    <w:uiPriority w:val="99"/>
    <w:semiHidden/>
    <w:unhideWhenUsed/>
    <w:rsid w:val="00B34A43"/>
    <w:pPr>
      <w:numPr>
        <w:numId w:val="10"/>
      </w:numPr>
      <w:contextualSpacing/>
    </w:pPr>
  </w:style>
  <w:style w:type="paragraph" w:styleId="Lijstnummering3">
    <w:name w:val="List Number 3"/>
    <w:basedOn w:val="Standaard"/>
    <w:uiPriority w:val="99"/>
    <w:semiHidden/>
    <w:unhideWhenUsed/>
    <w:rsid w:val="00B34A43"/>
    <w:pPr>
      <w:numPr>
        <w:numId w:val="11"/>
      </w:numPr>
      <w:contextualSpacing/>
    </w:pPr>
  </w:style>
  <w:style w:type="paragraph" w:styleId="Lijstnummering4">
    <w:name w:val="List Number 4"/>
    <w:basedOn w:val="Standaard"/>
    <w:uiPriority w:val="99"/>
    <w:semiHidden/>
    <w:unhideWhenUsed/>
    <w:rsid w:val="00B34A43"/>
    <w:pPr>
      <w:numPr>
        <w:numId w:val="12"/>
      </w:numPr>
      <w:contextualSpacing/>
    </w:pPr>
  </w:style>
  <w:style w:type="paragraph" w:styleId="Lijstnummering5">
    <w:name w:val="List Number 5"/>
    <w:basedOn w:val="Standaard"/>
    <w:uiPriority w:val="99"/>
    <w:semiHidden/>
    <w:unhideWhenUsed/>
    <w:rsid w:val="00B34A43"/>
    <w:pPr>
      <w:numPr>
        <w:numId w:val="13"/>
      </w:numPr>
      <w:contextualSpacing/>
    </w:pPr>
  </w:style>
  <w:style w:type="table" w:styleId="Lijsttabel1licht">
    <w:name w:val="List Table 1 Light"/>
    <w:basedOn w:val="Standaardtabel"/>
    <w:uiPriority w:val="46"/>
    <w:rsid w:val="00B34A43"/>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B34A43"/>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1licht-Accent2">
    <w:name w:val="List Table 1 Light Accent 2"/>
    <w:basedOn w:val="Standaardtabel"/>
    <w:uiPriority w:val="46"/>
    <w:rsid w:val="00B34A43"/>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1licht-Accent3">
    <w:name w:val="List Table 1 Light Accent 3"/>
    <w:basedOn w:val="Standaardtabel"/>
    <w:uiPriority w:val="46"/>
    <w:rsid w:val="00B34A43"/>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1licht-Accent4">
    <w:name w:val="List Table 1 Light Accent 4"/>
    <w:basedOn w:val="Standaardtabel"/>
    <w:uiPriority w:val="46"/>
    <w:rsid w:val="00B34A43"/>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1licht-Accent5">
    <w:name w:val="List Table 1 Light Accent 5"/>
    <w:basedOn w:val="Standaardtabel"/>
    <w:uiPriority w:val="46"/>
    <w:rsid w:val="00B34A43"/>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1licht-Accent6">
    <w:name w:val="List Table 1 Light Accent 6"/>
    <w:basedOn w:val="Standaardtabel"/>
    <w:uiPriority w:val="46"/>
    <w:rsid w:val="00B34A43"/>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2">
    <w:name w:val="List Table 2"/>
    <w:basedOn w:val="Standaardtabel"/>
    <w:uiPriority w:val="47"/>
    <w:rsid w:val="00B34A43"/>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B34A43"/>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2-Accent2">
    <w:name w:val="List Table 2 Accent 2"/>
    <w:basedOn w:val="Standaardtabel"/>
    <w:uiPriority w:val="47"/>
    <w:rsid w:val="00B34A43"/>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2-Accent3">
    <w:name w:val="List Table 2 Accent 3"/>
    <w:basedOn w:val="Standaardtabel"/>
    <w:uiPriority w:val="47"/>
    <w:rsid w:val="00B34A43"/>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2-Accent4">
    <w:name w:val="List Table 2 Accent 4"/>
    <w:basedOn w:val="Standaardtabel"/>
    <w:uiPriority w:val="47"/>
    <w:rsid w:val="00B34A43"/>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2-Accent5">
    <w:name w:val="List Table 2 Accent 5"/>
    <w:basedOn w:val="Standaardtabel"/>
    <w:uiPriority w:val="47"/>
    <w:rsid w:val="00B34A43"/>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2-Accent6">
    <w:name w:val="List Table 2 Accent 6"/>
    <w:basedOn w:val="Standaardtabel"/>
    <w:uiPriority w:val="47"/>
    <w:rsid w:val="00B34A43"/>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3">
    <w:name w:val="List Table 3"/>
    <w:basedOn w:val="Standaardtabel"/>
    <w:uiPriority w:val="48"/>
    <w:rsid w:val="00B34A4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B34A43"/>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jsttabel3-Accent2">
    <w:name w:val="List Table 3 Accent 2"/>
    <w:basedOn w:val="Standaardtabel"/>
    <w:uiPriority w:val="48"/>
    <w:rsid w:val="00B34A43"/>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B34A43"/>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jsttabel3-Accent4">
    <w:name w:val="List Table 3 Accent 4"/>
    <w:basedOn w:val="Standaardtabel"/>
    <w:uiPriority w:val="48"/>
    <w:rsid w:val="00B34A43"/>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jsttabel3-Accent5">
    <w:name w:val="List Table 3 Accent 5"/>
    <w:basedOn w:val="Standaardtabel"/>
    <w:uiPriority w:val="48"/>
    <w:rsid w:val="00B34A4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jsttabel3-Accent6">
    <w:name w:val="List Table 3 Accent 6"/>
    <w:basedOn w:val="Standaardtabel"/>
    <w:uiPriority w:val="48"/>
    <w:rsid w:val="00B34A43"/>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jsttabel4">
    <w:name w:val="List Table 4"/>
    <w:basedOn w:val="Standaardtabel"/>
    <w:uiPriority w:val="49"/>
    <w:rsid w:val="00B34A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B34A4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4-Accent2">
    <w:name w:val="List Table 4 Accent 2"/>
    <w:basedOn w:val="Standaardtabel"/>
    <w:uiPriority w:val="49"/>
    <w:rsid w:val="00B34A4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4-Accent3">
    <w:name w:val="List Table 4 Accent 3"/>
    <w:basedOn w:val="Standaardtabel"/>
    <w:uiPriority w:val="49"/>
    <w:rsid w:val="00B34A4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4-Accent4">
    <w:name w:val="List Table 4 Accent 4"/>
    <w:basedOn w:val="Standaardtabel"/>
    <w:uiPriority w:val="49"/>
    <w:rsid w:val="00B34A43"/>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4-Accent5">
    <w:name w:val="List Table 4 Accent 5"/>
    <w:basedOn w:val="Standaardtabel"/>
    <w:uiPriority w:val="49"/>
    <w:rsid w:val="00B34A4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4-Accent6">
    <w:name w:val="List Table 4 Accent 6"/>
    <w:basedOn w:val="Standaardtabel"/>
    <w:uiPriority w:val="49"/>
    <w:rsid w:val="00B34A4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5donker">
    <w:name w:val="List Table 5 Dark"/>
    <w:basedOn w:val="Standaardtabel"/>
    <w:uiPriority w:val="50"/>
    <w:rsid w:val="00B34A43"/>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B34A43"/>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B34A43"/>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B34A43"/>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B34A43"/>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B34A43"/>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B34A43"/>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B34A43"/>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B34A43"/>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jsttabel6kleurrijk-Accent2">
    <w:name w:val="List Table 6 Colorful Accent 2"/>
    <w:basedOn w:val="Standaardtabel"/>
    <w:uiPriority w:val="51"/>
    <w:rsid w:val="00B34A43"/>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6kleurrijk-Accent3">
    <w:name w:val="List Table 6 Colorful Accent 3"/>
    <w:basedOn w:val="Standaardtabel"/>
    <w:uiPriority w:val="51"/>
    <w:rsid w:val="00B34A43"/>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6kleurrijk-Accent4">
    <w:name w:val="List Table 6 Colorful Accent 4"/>
    <w:basedOn w:val="Standaardtabel"/>
    <w:uiPriority w:val="51"/>
    <w:rsid w:val="00B34A43"/>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6kleurrijk-Accent5">
    <w:name w:val="List Table 6 Colorful Accent 5"/>
    <w:basedOn w:val="Standaardtabel"/>
    <w:uiPriority w:val="51"/>
    <w:rsid w:val="00B34A43"/>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jsttabel6kleurrijk-Accent6">
    <w:name w:val="List Table 6 Colorful Accent 6"/>
    <w:basedOn w:val="Standaardtabel"/>
    <w:uiPriority w:val="51"/>
    <w:rsid w:val="00B34A43"/>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7kleurrijk">
    <w:name w:val="List Table 7 Colorful"/>
    <w:basedOn w:val="Standaardtabel"/>
    <w:uiPriority w:val="52"/>
    <w:rsid w:val="00B34A43"/>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B34A43"/>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B34A43"/>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B34A43"/>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B34A43"/>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B34A43"/>
    <w:pPr>
      <w:spacing w:after="0"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B34A43"/>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jstvoortzetting">
    <w:name w:val="List Continue"/>
    <w:basedOn w:val="Standaard"/>
    <w:uiPriority w:val="99"/>
    <w:semiHidden/>
    <w:unhideWhenUsed/>
    <w:rsid w:val="00B34A43"/>
    <w:pPr>
      <w:spacing w:after="120"/>
      <w:ind w:left="283"/>
      <w:contextualSpacing/>
    </w:pPr>
  </w:style>
  <w:style w:type="paragraph" w:styleId="Lijstvoortzetting2">
    <w:name w:val="List Continue 2"/>
    <w:basedOn w:val="Standaard"/>
    <w:uiPriority w:val="99"/>
    <w:semiHidden/>
    <w:unhideWhenUsed/>
    <w:rsid w:val="00B34A43"/>
    <w:pPr>
      <w:spacing w:after="120"/>
      <w:ind w:left="566"/>
      <w:contextualSpacing/>
    </w:pPr>
  </w:style>
  <w:style w:type="paragraph" w:styleId="Lijstvoortzetting3">
    <w:name w:val="List Continue 3"/>
    <w:basedOn w:val="Standaard"/>
    <w:uiPriority w:val="99"/>
    <w:semiHidden/>
    <w:unhideWhenUsed/>
    <w:rsid w:val="00B34A43"/>
    <w:pPr>
      <w:spacing w:after="120"/>
      <w:ind w:left="849"/>
      <w:contextualSpacing/>
    </w:pPr>
  </w:style>
  <w:style w:type="paragraph" w:styleId="Lijstvoortzetting4">
    <w:name w:val="List Continue 4"/>
    <w:basedOn w:val="Standaard"/>
    <w:uiPriority w:val="99"/>
    <w:semiHidden/>
    <w:unhideWhenUsed/>
    <w:rsid w:val="00B34A43"/>
    <w:pPr>
      <w:spacing w:after="120"/>
      <w:ind w:left="1132"/>
      <w:contextualSpacing/>
    </w:pPr>
  </w:style>
  <w:style w:type="paragraph" w:styleId="Lijstvoortzetting5">
    <w:name w:val="List Continue 5"/>
    <w:basedOn w:val="Standaard"/>
    <w:uiPriority w:val="99"/>
    <w:semiHidden/>
    <w:unhideWhenUsed/>
    <w:rsid w:val="00B34A43"/>
    <w:pPr>
      <w:spacing w:after="120"/>
      <w:ind w:left="1415"/>
      <w:contextualSpacing/>
    </w:pPr>
  </w:style>
  <w:style w:type="paragraph" w:styleId="Macrotekst">
    <w:name w:val="macro"/>
    <w:link w:val="MacrotekstChar"/>
    <w:uiPriority w:val="99"/>
    <w:semiHidden/>
    <w:unhideWhenUsed/>
    <w:rsid w:val="00B34A4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kstChar">
    <w:name w:val="Macrotekst Char"/>
    <w:basedOn w:val="Standaardalinea-lettertype"/>
    <w:link w:val="Macrotekst"/>
    <w:uiPriority w:val="99"/>
    <w:semiHidden/>
    <w:rsid w:val="00B34A43"/>
    <w:rPr>
      <w:rFonts w:ascii="Consolas" w:eastAsia="Times New Roman" w:hAnsi="Consolas" w:cs="Times New Roman"/>
      <w:sz w:val="20"/>
      <w:szCs w:val="20"/>
    </w:rPr>
  </w:style>
  <w:style w:type="character" w:styleId="Nadruk">
    <w:name w:val="Emphasis"/>
    <w:basedOn w:val="Standaardalinea-lettertype"/>
    <w:uiPriority w:val="20"/>
    <w:qFormat/>
    <w:rsid w:val="00B34A43"/>
    <w:rPr>
      <w:i/>
      <w:iCs/>
    </w:rPr>
  </w:style>
  <w:style w:type="paragraph" w:styleId="Normaalweb">
    <w:name w:val="Normal (Web)"/>
    <w:basedOn w:val="Standaard"/>
    <w:uiPriority w:val="99"/>
    <w:semiHidden/>
    <w:unhideWhenUsed/>
    <w:rsid w:val="00B34A43"/>
    <w:rPr>
      <w:rFonts w:ascii="Times New Roman" w:hAnsi="Times New Roman"/>
      <w:sz w:val="24"/>
      <w:szCs w:val="24"/>
    </w:rPr>
  </w:style>
  <w:style w:type="paragraph" w:styleId="Notitiekop">
    <w:name w:val="Note Heading"/>
    <w:basedOn w:val="Standaard"/>
    <w:next w:val="Standaard"/>
    <w:link w:val="NotitiekopChar"/>
    <w:uiPriority w:val="99"/>
    <w:semiHidden/>
    <w:unhideWhenUsed/>
    <w:rsid w:val="00B34A43"/>
  </w:style>
  <w:style w:type="character" w:customStyle="1" w:styleId="NotitiekopChar">
    <w:name w:val="Notitiekop Char"/>
    <w:basedOn w:val="Standaardalinea-lettertype"/>
    <w:link w:val="Notitiekop"/>
    <w:uiPriority w:val="99"/>
    <w:semiHidden/>
    <w:rsid w:val="00B34A43"/>
    <w:rPr>
      <w:rFonts w:ascii="Corbel" w:eastAsia="Times New Roman" w:hAnsi="Corbel" w:cs="Times New Roman"/>
      <w:szCs w:val="20"/>
    </w:rPr>
  </w:style>
  <w:style w:type="paragraph" w:styleId="Ondertitel">
    <w:name w:val="Subtitle"/>
    <w:basedOn w:val="Standaard"/>
    <w:next w:val="Standaard"/>
    <w:link w:val="OndertitelChar"/>
    <w:uiPriority w:val="11"/>
    <w:qFormat/>
    <w:rsid w:val="00B34A43"/>
    <w:pPr>
      <w:numPr>
        <w:ilvl w:val="1"/>
      </w:numPr>
      <w:spacing w:after="160"/>
    </w:pPr>
    <w:rPr>
      <w:rFonts w:asciiTheme="minorHAnsi" w:hAnsiTheme="minorHAnsi"/>
      <w:color w:val="5A5A5A" w:themeColor="text1" w:themeTint="A5"/>
      <w:spacing w:val="15"/>
    </w:rPr>
  </w:style>
  <w:style w:type="character" w:customStyle="1" w:styleId="OndertitelChar">
    <w:name w:val="Ondertitel Char"/>
    <w:basedOn w:val="Standaardalinea-lettertype"/>
    <w:link w:val="Ondertitel"/>
    <w:uiPriority w:val="11"/>
    <w:rsid w:val="00B34A43"/>
    <w:rPr>
      <w:color w:val="5A5A5A" w:themeColor="text1" w:themeTint="A5"/>
      <w:spacing w:val="15"/>
    </w:rPr>
  </w:style>
  <w:style w:type="paragraph" w:styleId="Tekstopmerking">
    <w:name w:val="annotation text"/>
    <w:basedOn w:val="Standaard"/>
    <w:link w:val="TekstopmerkingChar"/>
    <w:uiPriority w:val="99"/>
    <w:semiHidden/>
    <w:unhideWhenUsed/>
    <w:rsid w:val="00B34A43"/>
    <w:rPr>
      <w:sz w:val="20"/>
    </w:rPr>
  </w:style>
  <w:style w:type="character" w:customStyle="1" w:styleId="TekstopmerkingChar">
    <w:name w:val="Tekst opmerking Char"/>
    <w:basedOn w:val="Standaardalinea-lettertype"/>
    <w:link w:val="Tekstopmerking"/>
    <w:uiPriority w:val="99"/>
    <w:semiHidden/>
    <w:rsid w:val="00B34A43"/>
    <w:rPr>
      <w:rFonts w:ascii="Corbel" w:eastAsia="Times New Roman" w:hAnsi="Corbe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B34A43"/>
    <w:rPr>
      <w:b/>
      <w:bCs/>
    </w:rPr>
  </w:style>
  <w:style w:type="character" w:customStyle="1" w:styleId="OnderwerpvanopmerkingChar">
    <w:name w:val="Onderwerp van opmerking Char"/>
    <w:basedOn w:val="TekstopmerkingChar"/>
    <w:link w:val="Onderwerpvanopmerking"/>
    <w:uiPriority w:val="99"/>
    <w:semiHidden/>
    <w:rsid w:val="00B34A43"/>
    <w:rPr>
      <w:rFonts w:ascii="Corbel" w:eastAsia="Times New Roman" w:hAnsi="Corbel" w:cs="Times New Roman"/>
      <w:b/>
      <w:bCs/>
      <w:sz w:val="20"/>
      <w:szCs w:val="20"/>
    </w:rPr>
  </w:style>
  <w:style w:type="table" w:styleId="Onopgemaaktetabel1">
    <w:name w:val="Plain Table 1"/>
    <w:basedOn w:val="Standaardtabel"/>
    <w:uiPriority w:val="41"/>
    <w:rsid w:val="00B34A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B34A4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B34A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B34A4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B34A4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aginanummer">
    <w:name w:val="page number"/>
    <w:basedOn w:val="Standaardalinea-lettertype"/>
    <w:uiPriority w:val="99"/>
    <w:semiHidden/>
    <w:unhideWhenUsed/>
    <w:rsid w:val="00B34A43"/>
  </w:style>
  <w:style w:type="paragraph" w:styleId="Plattetekst2">
    <w:name w:val="Body Text 2"/>
    <w:basedOn w:val="Standaard"/>
    <w:link w:val="Plattetekst2Char"/>
    <w:uiPriority w:val="99"/>
    <w:semiHidden/>
    <w:unhideWhenUsed/>
    <w:rsid w:val="00B34A43"/>
    <w:pPr>
      <w:spacing w:after="120" w:line="480" w:lineRule="auto"/>
    </w:pPr>
  </w:style>
  <w:style w:type="character" w:customStyle="1" w:styleId="Plattetekst2Char">
    <w:name w:val="Platte tekst 2 Char"/>
    <w:basedOn w:val="Standaardalinea-lettertype"/>
    <w:link w:val="Plattetekst2"/>
    <w:uiPriority w:val="99"/>
    <w:semiHidden/>
    <w:rsid w:val="00B34A43"/>
    <w:rPr>
      <w:rFonts w:ascii="Corbel" w:eastAsia="Times New Roman" w:hAnsi="Corbel" w:cs="Times New Roman"/>
      <w:szCs w:val="20"/>
    </w:rPr>
  </w:style>
  <w:style w:type="paragraph" w:styleId="Plattetekst3">
    <w:name w:val="Body Text 3"/>
    <w:basedOn w:val="Standaard"/>
    <w:link w:val="Plattetekst3Char"/>
    <w:uiPriority w:val="99"/>
    <w:semiHidden/>
    <w:unhideWhenUsed/>
    <w:rsid w:val="00B34A43"/>
    <w:pPr>
      <w:spacing w:after="120"/>
    </w:pPr>
    <w:rPr>
      <w:sz w:val="16"/>
      <w:szCs w:val="16"/>
    </w:rPr>
  </w:style>
  <w:style w:type="character" w:customStyle="1" w:styleId="Plattetekst3Char">
    <w:name w:val="Platte tekst 3 Char"/>
    <w:basedOn w:val="Standaardalinea-lettertype"/>
    <w:link w:val="Plattetekst3"/>
    <w:uiPriority w:val="99"/>
    <w:semiHidden/>
    <w:rsid w:val="00B34A43"/>
    <w:rPr>
      <w:rFonts w:ascii="Corbel" w:eastAsia="Times New Roman" w:hAnsi="Corbel" w:cs="Times New Roman"/>
      <w:sz w:val="16"/>
      <w:szCs w:val="16"/>
    </w:rPr>
  </w:style>
  <w:style w:type="paragraph" w:styleId="Platteteksteersteinspringing">
    <w:name w:val="Body Text First Indent"/>
    <w:basedOn w:val="Plattetekst"/>
    <w:link w:val="PlatteteksteersteinspringingChar"/>
    <w:uiPriority w:val="99"/>
    <w:semiHidden/>
    <w:unhideWhenUsed/>
    <w:rsid w:val="00B34A43"/>
    <w:pPr>
      <w:ind w:firstLine="360"/>
    </w:pPr>
  </w:style>
  <w:style w:type="character" w:customStyle="1" w:styleId="PlatteteksteersteinspringingChar">
    <w:name w:val="Platte tekst eerste inspringing Char"/>
    <w:basedOn w:val="PlattetekstChar"/>
    <w:link w:val="Platteteksteersteinspringing"/>
    <w:uiPriority w:val="99"/>
    <w:semiHidden/>
    <w:rsid w:val="00B34A43"/>
    <w:rPr>
      <w:rFonts w:ascii="Corbel" w:eastAsia="Times New Roman" w:hAnsi="Corbel" w:cs="Times New Roman"/>
      <w:sz w:val="20"/>
      <w:szCs w:val="20"/>
    </w:rPr>
  </w:style>
  <w:style w:type="paragraph" w:styleId="Plattetekstinspringen">
    <w:name w:val="Body Text Indent"/>
    <w:basedOn w:val="Standaard"/>
    <w:link w:val="PlattetekstinspringenChar"/>
    <w:uiPriority w:val="99"/>
    <w:semiHidden/>
    <w:unhideWhenUsed/>
    <w:rsid w:val="00B34A43"/>
    <w:pPr>
      <w:spacing w:after="120"/>
      <w:ind w:left="283"/>
    </w:pPr>
  </w:style>
  <w:style w:type="character" w:customStyle="1" w:styleId="PlattetekstinspringenChar">
    <w:name w:val="Platte tekst inspringen Char"/>
    <w:basedOn w:val="Standaardalinea-lettertype"/>
    <w:link w:val="Plattetekstinspringen"/>
    <w:uiPriority w:val="99"/>
    <w:semiHidden/>
    <w:rsid w:val="00B34A43"/>
    <w:rPr>
      <w:rFonts w:ascii="Corbel" w:eastAsia="Times New Roman" w:hAnsi="Corbel" w:cs="Times New Roman"/>
      <w:szCs w:val="20"/>
    </w:rPr>
  </w:style>
  <w:style w:type="paragraph" w:styleId="Platteteksteersteinspringing2">
    <w:name w:val="Body Text First Indent 2"/>
    <w:basedOn w:val="Plattetekstinspringen"/>
    <w:link w:val="Platteteksteersteinspringing2Char"/>
    <w:uiPriority w:val="99"/>
    <w:semiHidden/>
    <w:unhideWhenUsed/>
    <w:rsid w:val="00B34A43"/>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B34A43"/>
    <w:rPr>
      <w:rFonts w:ascii="Corbel" w:eastAsia="Times New Roman" w:hAnsi="Corbel" w:cs="Times New Roman"/>
      <w:szCs w:val="20"/>
    </w:rPr>
  </w:style>
  <w:style w:type="paragraph" w:styleId="Plattetekstinspringen2">
    <w:name w:val="Body Text Indent 2"/>
    <w:basedOn w:val="Standaard"/>
    <w:link w:val="Plattetekstinspringen2Char"/>
    <w:uiPriority w:val="99"/>
    <w:semiHidden/>
    <w:unhideWhenUsed/>
    <w:rsid w:val="00B34A43"/>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B34A43"/>
    <w:rPr>
      <w:rFonts w:ascii="Corbel" w:eastAsia="Times New Roman" w:hAnsi="Corbel" w:cs="Times New Roman"/>
      <w:szCs w:val="20"/>
    </w:rPr>
  </w:style>
  <w:style w:type="paragraph" w:styleId="Plattetekstinspringen3">
    <w:name w:val="Body Text Indent 3"/>
    <w:basedOn w:val="Standaard"/>
    <w:link w:val="Plattetekstinspringen3Char"/>
    <w:uiPriority w:val="99"/>
    <w:semiHidden/>
    <w:unhideWhenUsed/>
    <w:rsid w:val="00B34A43"/>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B34A43"/>
    <w:rPr>
      <w:rFonts w:ascii="Corbel" w:eastAsia="Times New Roman" w:hAnsi="Corbel" w:cs="Times New Roman"/>
      <w:sz w:val="16"/>
      <w:szCs w:val="16"/>
    </w:rPr>
  </w:style>
  <w:style w:type="table" w:styleId="Professioneletabel">
    <w:name w:val="Table Professional"/>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Rastertabel1licht">
    <w:name w:val="Grid Table 1 Light"/>
    <w:basedOn w:val="Standaardtabel"/>
    <w:uiPriority w:val="46"/>
    <w:rsid w:val="00B34A4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B34A43"/>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B34A4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B34A4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B34A43"/>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B34A4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B34A43"/>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B34A43"/>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B34A43"/>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astertabel2-Accent2">
    <w:name w:val="Grid Table 2 Accent 2"/>
    <w:basedOn w:val="Standaardtabel"/>
    <w:uiPriority w:val="47"/>
    <w:rsid w:val="00B34A43"/>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2-Accent3">
    <w:name w:val="Grid Table 2 Accent 3"/>
    <w:basedOn w:val="Standaardtabel"/>
    <w:uiPriority w:val="47"/>
    <w:rsid w:val="00B34A43"/>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2-Accent4">
    <w:name w:val="Grid Table 2 Accent 4"/>
    <w:basedOn w:val="Standaardtabel"/>
    <w:uiPriority w:val="47"/>
    <w:rsid w:val="00B34A43"/>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2-Accent5">
    <w:name w:val="Grid Table 2 Accent 5"/>
    <w:basedOn w:val="Standaardtabel"/>
    <w:uiPriority w:val="47"/>
    <w:rsid w:val="00B34A43"/>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2-Accent6">
    <w:name w:val="Grid Table 2 Accent 6"/>
    <w:basedOn w:val="Standaardtabel"/>
    <w:uiPriority w:val="47"/>
    <w:rsid w:val="00B34A43"/>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
    <w:name w:val="Grid Table 3"/>
    <w:basedOn w:val="Standaardtabel"/>
    <w:uiPriority w:val="48"/>
    <w:rsid w:val="00B34A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B34A4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Rastertabel3-Accent2">
    <w:name w:val="Grid Table 3 Accent 2"/>
    <w:basedOn w:val="Standaardtabel"/>
    <w:uiPriority w:val="48"/>
    <w:rsid w:val="00B34A4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3-Accent3">
    <w:name w:val="Grid Table 3 Accent 3"/>
    <w:basedOn w:val="Standaardtabel"/>
    <w:uiPriority w:val="48"/>
    <w:rsid w:val="00B34A4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3-Accent4">
    <w:name w:val="Grid Table 3 Accent 4"/>
    <w:basedOn w:val="Standaardtabel"/>
    <w:uiPriority w:val="48"/>
    <w:rsid w:val="00B34A43"/>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3-Accent5">
    <w:name w:val="Grid Table 3 Accent 5"/>
    <w:basedOn w:val="Standaardtabel"/>
    <w:uiPriority w:val="48"/>
    <w:rsid w:val="00B34A4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Rastertabel3-Accent6">
    <w:name w:val="Grid Table 3 Accent 6"/>
    <w:basedOn w:val="Standaardtabel"/>
    <w:uiPriority w:val="48"/>
    <w:rsid w:val="00B34A4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astertabel4">
    <w:name w:val="Grid Table 4"/>
    <w:basedOn w:val="Standaardtabel"/>
    <w:uiPriority w:val="49"/>
    <w:rsid w:val="00B34A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B34A4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astertabel4-Accent2">
    <w:name w:val="Grid Table 4 Accent 2"/>
    <w:basedOn w:val="Standaardtabel"/>
    <w:uiPriority w:val="49"/>
    <w:rsid w:val="00B34A4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4-Accent3">
    <w:name w:val="Grid Table 4 Accent 3"/>
    <w:basedOn w:val="Standaardtabel"/>
    <w:uiPriority w:val="49"/>
    <w:rsid w:val="00B34A4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4-Accent4">
    <w:name w:val="Grid Table 4 Accent 4"/>
    <w:basedOn w:val="Standaardtabel"/>
    <w:uiPriority w:val="49"/>
    <w:rsid w:val="00B34A43"/>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4-Accent5">
    <w:name w:val="Grid Table 4 Accent 5"/>
    <w:basedOn w:val="Standaardtabel"/>
    <w:uiPriority w:val="49"/>
    <w:rsid w:val="00B34A4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4-Accent6">
    <w:name w:val="Grid Table 4 Accent 6"/>
    <w:basedOn w:val="Standaardtabel"/>
    <w:uiPriority w:val="49"/>
    <w:rsid w:val="00B34A4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5donker">
    <w:name w:val="Grid Table 5 Dark"/>
    <w:basedOn w:val="Standaardtabel"/>
    <w:uiPriority w:val="50"/>
    <w:rsid w:val="00B34A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B34A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Rastertabel5donker-Accent2">
    <w:name w:val="Grid Table 5 Dark Accent 2"/>
    <w:basedOn w:val="Standaardtabel"/>
    <w:uiPriority w:val="50"/>
    <w:rsid w:val="00B34A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astertabel5donker-Accent3">
    <w:name w:val="Grid Table 5 Dark Accent 3"/>
    <w:basedOn w:val="Standaardtabel"/>
    <w:uiPriority w:val="50"/>
    <w:rsid w:val="00B34A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astertabel5donker-Accent4">
    <w:name w:val="Grid Table 5 Dark Accent 4"/>
    <w:basedOn w:val="Standaardtabel"/>
    <w:uiPriority w:val="50"/>
    <w:rsid w:val="00B34A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astertabel5donker-Accent5">
    <w:name w:val="Grid Table 5 Dark Accent 5"/>
    <w:basedOn w:val="Standaardtabel"/>
    <w:uiPriority w:val="50"/>
    <w:rsid w:val="00B34A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Rastertabel5donker-Accent6">
    <w:name w:val="Grid Table 5 Dark Accent 6"/>
    <w:basedOn w:val="Standaardtabel"/>
    <w:uiPriority w:val="50"/>
    <w:rsid w:val="00B34A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6kleurrijk">
    <w:name w:val="Grid Table 6 Colorful"/>
    <w:basedOn w:val="Standaardtabel"/>
    <w:uiPriority w:val="51"/>
    <w:rsid w:val="00B34A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B34A43"/>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astertabel6kleurrijk-Accent2">
    <w:name w:val="Grid Table 6 Colorful Accent 2"/>
    <w:basedOn w:val="Standaardtabel"/>
    <w:uiPriority w:val="51"/>
    <w:rsid w:val="00B34A43"/>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6kleurrijk-Accent3">
    <w:name w:val="Grid Table 6 Colorful Accent 3"/>
    <w:basedOn w:val="Standaardtabel"/>
    <w:uiPriority w:val="51"/>
    <w:rsid w:val="00B34A43"/>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6kleurrijk-Accent4">
    <w:name w:val="Grid Table 6 Colorful Accent 4"/>
    <w:basedOn w:val="Standaardtabel"/>
    <w:uiPriority w:val="51"/>
    <w:rsid w:val="00B34A43"/>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6kleurrijk-Accent5">
    <w:name w:val="Grid Table 6 Colorful Accent 5"/>
    <w:basedOn w:val="Standaardtabel"/>
    <w:uiPriority w:val="51"/>
    <w:rsid w:val="00B34A43"/>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6kleurrijk-Accent6">
    <w:name w:val="Grid Table 6 Colorful Accent 6"/>
    <w:basedOn w:val="Standaardtabel"/>
    <w:uiPriority w:val="51"/>
    <w:rsid w:val="00B34A4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7kleurrijk">
    <w:name w:val="Grid Table 7 Colorful"/>
    <w:basedOn w:val="Standaardtabel"/>
    <w:uiPriority w:val="52"/>
    <w:rsid w:val="00B34A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B34A43"/>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Rastertabel7kleurrijk-Accent2">
    <w:name w:val="Grid Table 7 Colorful Accent 2"/>
    <w:basedOn w:val="Standaardtabel"/>
    <w:uiPriority w:val="52"/>
    <w:rsid w:val="00B34A43"/>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7kleurrijk-Accent3">
    <w:name w:val="Grid Table 7 Colorful Accent 3"/>
    <w:basedOn w:val="Standaardtabel"/>
    <w:uiPriority w:val="52"/>
    <w:rsid w:val="00B34A43"/>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7kleurrijk-Accent4">
    <w:name w:val="Grid Table 7 Colorful Accent 4"/>
    <w:basedOn w:val="Standaardtabel"/>
    <w:uiPriority w:val="52"/>
    <w:rsid w:val="00B34A43"/>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7kleurrijk-Accent5">
    <w:name w:val="Grid Table 7 Colorful Accent 5"/>
    <w:basedOn w:val="Standaardtabel"/>
    <w:uiPriority w:val="52"/>
    <w:rsid w:val="00B34A43"/>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Rastertabel7kleurrijk-Accent6">
    <w:name w:val="Grid Table 7 Colorful Accent 6"/>
    <w:basedOn w:val="Standaardtabel"/>
    <w:uiPriority w:val="52"/>
    <w:rsid w:val="00B34A4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Regelnummer">
    <w:name w:val="line number"/>
    <w:basedOn w:val="Standaardalinea-lettertype"/>
    <w:uiPriority w:val="99"/>
    <w:semiHidden/>
    <w:unhideWhenUsed/>
    <w:rsid w:val="00B34A43"/>
  </w:style>
  <w:style w:type="character" w:styleId="Slimmehyperlink">
    <w:name w:val="Smart Hyperlink"/>
    <w:basedOn w:val="Standaardalinea-lettertype"/>
    <w:uiPriority w:val="99"/>
    <w:semiHidden/>
    <w:unhideWhenUsed/>
    <w:rsid w:val="00B34A43"/>
    <w:rPr>
      <w:u w:val="dotted"/>
    </w:rPr>
  </w:style>
  <w:style w:type="character" w:styleId="SmartLink">
    <w:name w:val="Smart Link"/>
    <w:basedOn w:val="Standaardalinea-lettertype"/>
    <w:uiPriority w:val="99"/>
    <w:semiHidden/>
    <w:unhideWhenUsed/>
    <w:rsid w:val="00B34A43"/>
    <w:rPr>
      <w:color w:val="0000FF"/>
      <w:u w:val="single"/>
      <w:shd w:val="clear" w:color="auto" w:fill="F3F2F1"/>
    </w:rPr>
  </w:style>
  <w:style w:type="paragraph" w:styleId="Standaardinspringing">
    <w:name w:val="Normal Indent"/>
    <w:basedOn w:val="Standaard"/>
    <w:uiPriority w:val="99"/>
    <w:semiHidden/>
    <w:unhideWhenUsed/>
    <w:rsid w:val="00B34A43"/>
    <w:pPr>
      <w:ind w:left="708"/>
    </w:pPr>
  </w:style>
  <w:style w:type="character" w:styleId="Subtielebenadrukking">
    <w:name w:val="Subtle Emphasis"/>
    <w:basedOn w:val="Standaardalinea-lettertype"/>
    <w:uiPriority w:val="19"/>
    <w:qFormat/>
    <w:rsid w:val="00B34A43"/>
    <w:rPr>
      <w:i/>
      <w:iCs/>
      <w:color w:val="404040" w:themeColor="text1" w:themeTint="BF"/>
    </w:rPr>
  </w:style>
  <w:style w:type="character" w:styleId="Subtieleverwijzing">
    <w:name w:val="Subtle Reference"/>
    <w:basedOn w:val="Standaardalinea-lettertype"/>
    <w:uiPriority w:val="31"/>
    <w:qFormat/>
    <w:rsid w:val="00B34A43"/>
    <w:rPr>
      <w:smallCaps/>
      <w:color w:val="5A5A5A" w:themeColor="text1" w:themeTint="A5"/>
    </w:rPr>
  </w:style>
  <w:style w:type="table" w:styleId="Tabelkolommen1">
    <w:name w:val="Table Columns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B34A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B34A43"/>
    <w:rPr>
      <w:color w:val="808080"/>
    </w:rPr>
  </w:style>
  <w:style w:type="paragraph" w:styleId="Tekstzonderopmaak">
    <w:name w:val="Plain Text"/>
    <w:basedOn w:val="Standaard"/>
    <w:link w:val="TekstzonderopmaakChar"/>
    <w:uiPriority w:val="99"/>
    <w:semiHidden/>
    <w:unhideWhenUsed/>
    <w:rsid w:val="00B34A43"/>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B34A43"/>
    <w:rPr>
      <w:rFonts w:ascii="Consolas" w:eastAsia="Times New Roman" w:hAnsi="Consolas" w:cs="Times New Roman"/>
      <w:sz w:val="21"/>
      <w:szCs w:val="21"/>
    </w:rPr>
  </w:style>
  <w:style w:type="paragraph" w:styleId="Titel">
    <w:name w:val="Title"/>
    <w:basedOn w:val="Standaard"/>
    <w:next w:val="Standaard"/>
    <w:link w:val="TitelChar"/>
    <w:uiPriority w:val="10"/>
    <w:qFormat/>
    <w:rsid w:val="00B34A43"/>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34A43"/>
    <w:rPr>
      <w:rFonts w:asciiTheme="majorHAnsi" w:eastAsiaTheme="majorEastAsia" w:hAnsiTheme="majorHAnsi" w:cstheme="majorBidi"/>
      <w:spacing w:val="-10"/>
      <w:kern w:val="28"/>
      <w:sz w:val="56"/>
      <w:szCs w:val="56"/>
    </w:rPr>
  </w:style>
  <w:style w:type="character" w:styleId="Titelvanboek">
    <w:name w:val="Book Title"/>
    <w:basedOn w:val="Standaardalinea-lettertype"/>
    <w:uiPriority w:val="33"/>
    <w:qFormat/>
    <w:rsid w:val="00B34A43"/>
    <w:rPr>
      <w:b/>
      <w:bCs/>
      <w:i/>
      <w:iCs/>
      <w:spacing w:val="5"/>
    </w:rPr>
  </w:style>
  <w:style w:type="table" w:styleId="Verfijndetabel1">
    <w:name w:val="Table Subtle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ermelding">
    <w:name w:val="Mention"/>
    <w:basedOn w:val="Standaardalinea-lettertype"/>
    <w:uiPriority w:val="99"/>
    <w:semiHidden/>
    <w:unhideWhenUsed/>
    <w:rsid w:val="00B34A43"/>
    <w:rPr>
      <w:color w:val="2B579A"/>
      <w:shd w:val="clear" w:color="auto" w:fill="E1DFDD"/>
    </w:rPr>
  </w:style>
  <w:style w:type="character" w:styleId="Verwijzingopmerking">
    <w:name w:val="annotation reference"/>
    <w:basedOn w:val="Standaardalinea-lettertype"/>
    <w:uiPriority w:val="99"/>
    <w:semiHidden/>
    <w:unhideWhenUsed/>
    <w:rsid w:val="00B34A43"/>
    <w:rPr>
      <w:sz w:val="16"/>
      <w:szCs w:val="16"/>
    </w:rPr>
  </w:style>
  <w:style w:type="character" w:styleId="Voetnootmarkering">
    <w:name w:val="footnote reference"/>
    <w:basedOn w:val="Standaardalinea-lettertype"/>
    <w:uiPriority w:val="99"/>
    <w:semiHidden/>
    <w:unhideWhenUsed/>
    <w:rsid w:val="00B34A43"/>
    <w:rPr>
      <w:vertAlign w:val="superscript"/>
    </w:rPr>
  </w:style>
  <w:style w:type="paragraph" w:styleId="Voetnoottekst">
    <w:name w:val="footnote text"/>
    <w:basedOn w:val="Standaard"/>
    <w:link w:val="VoetnoottekstChar"/>
    <w:uiPriority w:val="99"/>
    <w:semiHidden/>
    <w:unhideWhenUsed/>
    <w:rsid w:val="00B34A43"/>
    <w:rPr>
      <w:sz w:val="20"/>
    </w:rPr>
  </w:style>
  <w:style w:type="character" w:customStyle="1" w:styleId="VoetnoottekstChar">
    <w:name w:val="Voetnoottekst Char"/>
    <w:basedOn w:val="Standaardalinea-lettertype"/>
    <w:link w:val="Voetnoottekst"/>
    <w:uiPriority w:val="99"/>
    <w:semiHidden/>
    <w:rsid w:val="00B34A43"/>
    <w:rPr>
      <w:rFonts w:ascii="Corbel" w:eastAsia="Times New Roman" w:hAnsi="Corbel" w:cs="Times New Roman"/>
      <w:sz w:val="20"/>
      <w:szCs w:val="20"/>
    </w:rPr>
  </w:style>
  <w:style w:type="table" w:styleId="Webtabel1">
    <w:name w:val="Table Web 1"/>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B34A43"/>
    <w:pPr>
      <w:tabs>
        <w:tab w:val="left" w:pos="567"/>
        <w:tab w:val="left" w:pos="1134"/>
        <w:tab w:val="left" w:pos="1701"/>
        <w:tab w:val="left" w:pos="2268"/>
        <w:tab w:val="left" w:pos="2835"/>
        <w:tab w:val="left" w:pos="3402"/>
        <w:tab w:val="left" w:pos="3969"/>
        <w:tab w:val="left" w:pos="4536"/>
        <w:tab w:val="left" w:pos="5103"/>
      </w:tabs>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22"/>
    <w:qFormat/>
    <w:rsid w:val="00B34A43"/>
    <w:rPr>
      <w:b/>
      <w:bCs/>
    </w:rPr>
  </w:style>
  <w:style w:type="character" w:customStyle="1" w:styleId="fontstyle01">
    <w:name w:val="fontstyle01"/>
    <w:basedOn w:val="Standaardalinea-lettertype"/>
    <w:rsid w:val="00F67CA1"/>
    <w:rPr>
      <w:rFonts w:ascii="Corbel" w:hAnsi="Corbel" w:hint="default"/>
      <w:b w:val="0"/>
      <w:bCs w:val="0"/>
      <w:i w:val="0"/>
      <w:iCs w:val="0"/>
      <w:color w:val="000000"/>
      <w:sz w:val="18"/>
      <w:szCs w:val="18"/>
    </w:rPr>
  </w:style>
  <w:style w:type="character" w:customStyle="1" w:styleId="GeenafstandChar">
    <w:name w:val="Geen afstand Char"/>
    <w:link w:val="Geenafstand"/>
    <w:uiPriority w:val="1"/>
    <w:locked/>
    <w:rsid w:val="00D13EAA"/>
    <w:rPr>
      <w:rFonts w:ascii="Corbel" w:hAnsi="Corbel"/>
    </w:rPr>
  </w:style>
  <w:style w:type="paragraph" w:styleId="Revisie">
    <w:name w:val="Revision"/>
    <w:hidden/>
    <w:uiPriority w:val="99"/>
    <w:semiHidden/>
    <w:rsid w:val="00E475A3"/>
    <w:pPr>
      <w:spacing w:after="0" w:line="240" w:lineRule="auto"/>
    </w:pPr>
    <w:rPr>
      <w:rFonts w:ascii="Corbel" w:hAnsi="Corbe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61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writer\73cbe7cfdbc547ff957067544bf0f269\overigstukuitg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2E447A975A413AB63935C3599252F9"/>
        <w:category>
          <w:name w:val="Algemeen"/>
          <w:gallery w:val="placeholder"/>
        </w:category>
        <w:types>
          <w:type w:val="bbPlcHdr"/>
        </w:types>
        <w:behaviors>
          <w:behavior w:val="content"/>
        </w:behaviors>
        <w:guid w:val="{C9523201-9289-4CDB-8F25-9C2DB686E89A}"/>
      </w:docPartPr>
      <w:docPartBody>
        <w:p w:rsidR="00904A76" w:rsidRDefault="00064DC7">
          <w:r w:rsidRPr="00B527B6">
            <w:rPr>
              <w:rStyle w:val="Tekstvantijdelijkeaanduiding"/>
            </w:rPr>
            <w:t>Voettekst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DF"/>
    <w:rsid w:val="00064DC7"/>
    <w:rsid w:val="002D5DF5"/>
    <w:rsid w:val="00483757"/>
    <w:rsid w:val="004E4195"/>
    <w:rsid w:val="00611328"/>
    <w:rsid w:val="00846A09"/>
    <w:rsid w:val="008B17DF"/>
    <w:rsid w:val="008D73DC"/>
    <w:rsid w:val="00904A76"/>
    <w:rsid w:val="009D7AA6"/>
    <w:rsid w:val="00A51094"/>
    <w:rsid w:val="00F523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1132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fth Edition"/>
</file>

<file path=customXml/item2.xml><?xml version="1.0" encoding="utf-8"?>
<TemplafyTextElementConfigurations xmlns:xsi="http://www.w3.org/2001/XMLSchema-instance" xmlns:xsd="http://www.w3.org/2001/XMLSchema">
  <TextElement ElementMetadataLinkId="7bd02302-4476-4b1d-9d80-9f5e041e98e4" TemplateId="638211229886279187">
    <TemplateConfiguration>{"elementsMetadata":[{"elementConfiguration":{"binding":"{{HostSystem.Zaaknummer}}","visibility":"","removeAndKeepContent":false,"disableUpdates":false,"type":"text"},"type":"richTextContentControl","id":"f58dbd4e-7cfa-43ce-a8a7-bd92dd1efd87"},{"elementConfiguration":{"binding":"{{HostSystem.Documentnummer}}","visibility":"","removeAndKeepContent":false,"disableUpdates":false,"type":"text"},"type":"richTextContentControl","id":"2ffab30e-dc2c-4b5b-901e-c44283a8bfbd"},{"elementConfiguration":{"binding":"{{HostSystem.Kenmerk}}","visibility":"","removeAndKeepContent":false,"disableUpdates":false,"type":"text"},"type":"richTextContentControl","id":"4f9def55-cf32-49f1-b3b8-36aff3c53943"},{"elementConfiguration":{"binding":"{{Form.BijlageN}}","visibility":"","removeAndKeepContent":false,"disableUpdates":false,"type":"text"},"type":"richTextContentControl","id":"40037ea2-50ff-4191-b130-df621118430a"},{"elementConfiguration":{"binding":"{{UserProfile.VolledigeNaam}}","visibility":"","removeAndKeepContent":false,"disableUpdates":false,"type":"text"},"type":"richTextContentControl","id":"771b53cc-0dd3-427c-b5f5-c966bd40f66f"},{"elementConfiguration":{"binding":"{{UserProfile.Telefoonnummer}}","visibility":"","removeAndKeepContent":false,"disableUpdates":false,"type":"text"},"type":"richTextContentControl","id":"91d88651-959f-4bc4-ad7d-60208608a3db"},{"elementConfiguration":{"binding":"{{DataSources.Organisatie[\"OUDER-AMSTEL\"].Email}}","visibility":"","removeAndKeepContent":false,"disableUpdates":false,"type":"text"},"type":"richTextContentControl","id":"c4773230-31e2-4aac-8fb0-32b680748bd5"},{"elementConfiguration":{"binding":"{{Form.Aantekenen.TekstBijKeuze}}","visibility":"","removeAndKeepContent":false,"disableUpdates":false,"type":"text"},"type":"richTextContentControl","id":"ea57a098-37bc-460b-a70c-4db19b1733d1"},{"elementConfiguration":{"binding":"{{Form.NaamBedrijf}}","visibility":"","removeAndKeepContent":false,"disableUpdates":false,"type":"text"},"type":"richTextContentControl","id":"d7b9d8a9-10e0-4b31-ad38-7b462bb455b9"},{"elementConfiguration":{"visibility":"{{IfElse(Equals(Form.Achternaam,\"\"),VisibilityType.Hidden,VisibilityType.Visible)}}","disableUpdates":false,"type":"group"},"type":"richTextContentControl","id":"03b3cf89-e843-4df4-9293-de55321231b9"},{"elementConfiguration":{"binding":"{{IfElse(Equals(Form.Aanhef.AanhefKleineletter, \"Heer\"), \"de heer\", IfElse(Equals(Form.Aanhef.AanhefKleineletter, \"Mevrouw\"), \"mevrouw\", \"de heer/mevrouw\"))}}","visibility":"","removeAndKeepContent":false,"disableUpdates":false,"type":"text"},"type":"richTextContentControl","id":"52664d7f-d3fc-419f-9ba1-90bdb2fb9327"},{"elementConfiguration":{"binding":"{{Form.Voorletters}}","visibility":"","removeAndKeepContent":false,"disableUpdates":false,"type":"text"},"type":"richTextContentControl","id":"da13f5ef-abf4-42f9-9a62-664afb8ae091"},{"elementConfiguration":{"visibility":"{{IfElse(Equals(Form.Voorvoegsel,\"\"),VisibilityType.Hidden,VisibilityType.Visible)}}","disableUpdates":false,"type":"group"},"type":"richTextContentControl","id":"13e0d764-a5e4-4ff8-ad39-a93cf3c49735"},{"elementConfiguration":{"binding":"{{Form.Voorvoegsel}}","visibility":"","removeAndKeepContent":false,"disableUpdates":false,"type":"text"},"type":"richTextContentControl","id":"03ef34ae-0231-4a98-86ab-d798bab4bb22"},{"elementConfiguration":{"binding":"{{Form.Achternaam}}","visibility":"","removeAndKeepContent":false,"disableUpdates":false,"type":"text"},"type":"richTextContentControl","id":"c36f5920-a63e-47c1-93bb-9c0a95eb356a"},{"elementConfiguration":{"binding":"{{Form.Straatnaam}}","visibility":"","removeAndKeepContent":false,"disableUpdates":false,"type":"text"},"type":"richTextContentControl","id":"ec9bedf8-6932-4fb1-8d00-787abfeefbfe"},{"elementConfiguration":{"binding":"{{Form.Huisnummer}}","visibility":"","removeAndKeepContent":false,"disableUpdates":false,"type":"text"},"type":"richTextContentControl","id":"b04cea91-1dc3-4e68-9abc-8905177fb69f"},{"elementConfiguration":{"binding":"{{Form.Huisletter}}","visibility":"","removeAndKeepContent":false,"disableUpdates":false,"type":"text"},"type":"richTextContentControl","id":"0a2961c3-ce13-4640-838e-bbff87f5df6d"},{"elementConfiguration":{"binding":"{{Form.Huisnummertoevoeging}}","visibility":"","removeAndKeepContent":false,"disableUpdates":false,"type":"text"},"type":"richTextContentControl","id":"09e8e7fa-7ab7-4dfe-b77e-774c6938a637"},{"elementConfiguration":{"binding":"{{Form.Postcode}}","visibility":"","removeAndKeepContent":false,"disableUpdates":false,"type":"text"},"type":"richTextContentControl","id":"4cf9f995-16cb-4933-a140-9c48501ac299"},{"elementConfiguration":{"binding":"{{Form.Plaatsnaam}}","visibility":"","removeAndKeepContent":false,"disableUpdates":false,"type":"text"},"type":"richTextContentControl","id":"ac6648ec-2837-4510-b1cd-44b1ffb46b5d"},{"elementConfiguration":{"binding":"{{FormatDateTime(Form.Datum, \"d MMMM yyyy\",\"nl-NL\")}}","visibility":"","removeAndKeepContent":false,"disableUpdates":false,"type":"text"},"type":"richTextContentControl","id":"c403b23e-5cb0-4e9c-bb5e-a82120bb369e"},{"elementConfiguration":{"binding":"{{FormatDateTime(Form.Datum, \"d MMMM yyyy\",\"nl-NL\")}}","visibility":"","removeAndKeepContent":false,"disableUpdates":false,"type":"text"},"type":"richTextContentControl","id":"abfcc54a-ac4d-43ae-aab4-bce7c1f7be16"},{"elementConfiguration":{"binding":"{{Form.Onderwerp}}","visibility":"","removeAndKeepContent":false,"disableUpdates":false,"type":"text"},"type":"richTextContentControl","id":"291e02b2-6f80-4619-b128-adaa24305b21"},{"elementConfiguration":{"binding":"{{Form.Onderwerp}}","visibility":"","removeAndKeepContent":false,"disableUpdates":false,"type":"text"},"type":"richTextContentControl","id":"960063e6-3c0e-4500-beec-ffcc4d7c1d79"},{"elementConfiguration":{"binding":"{{IfElse(Equals(Form.Aanhef.AanhefHoofdletter, \"Heer\"), \"de heer\", IfElse(Equals(Form.Aanhef.AanhefHoofdletter, \"Mevrouw\"), \"mevrouw\", \"de heer/mevrouw\"))}}","visibility":"","removeAndKeepContent":false,"disableUpdates":false,"type":"text"},"type":"richTextContentControl","id":"a90f3d54-0e47-4264-a5bd-d9738b4a4699"},{"elementConfiguration":{"binding":"{{Form.Voorletters}}","visibility":"","removeAndKeepContent":false,"disableUpdates":false,"type":"text"},"type":"richTextContentControl","id":"fd4e1117-156c-40b7-9166-4528807f9686"},{"elementConfiguration":{"visibility":"{{IfElse(Equals(Form.Voorvoegsel,\"\"),VisibilityType.Hidden,VisibilityType.Visible)}}","disableUpdates":false,"type":"group"},"type":"richTextContentControl","id":"27bf1107-8860-4091-8056-1fcd5928d9aa"},{"elementConfiguration":{"binding":"{{Form.Voorvoegsel}}","visibility":"","removeAndKeepContent":false,"disableUpdates":false,"type":"text"},"type":"richTextContentControl","id":"1118609b-36b3-472b-a9b9-7ad1207a8b6b"},{"elementConfiguration":{"binding":"{{Form.Achternaam}}","visibility":"","removeAndKeepContent":false,"disableUpdates":false,"type":"text"},"type":"richTextContentControl","id":"06b6f0bc-89e6-4624-9271-5179172c77a5"}],"transformationConfigurations":[],"enableDocumentContentUpdater":true,"version":"2.0"}</TemplateConfiguration>
    <FormConfiguration>{"formFields":[{"helpTexts":{},"spacing":{},"type":"heading","name":"Adresgegevens","label":"Adresgegevens"},{"required":false,"placeholder":"","lines":1,"defaultValue":"{{HostSystem.Bedrijf}}","helpTexts":{},"spacing":{},"shareValue":false,"type":"textBox","name":"NaamBedrijf","label":"Naam bedrijf"},{"distinct":false,"hideIfNoUserInteractionRequired":false,"required":false,"defaultValue":"{{HostSystem.Aanhef}}","autoSelectFirstOption":false,"helpTexts":{},"spacing":{},"shareValue":false,"type":"dropDown","dataSourceName":"KeuzeGeslacht","dataSourceFieldName":"MofV","name":"Aanhef","label":"Aanhef"},{"required":false,"placeholder":"","lines":1,"defaultValue":"{{HostSystem.Voorletters}}","helpTexts":{},"spacing":{},"shareValue":false,"type":"textBox","name":"Voorletters","label":"Voorletters"},{"required":false,"placeholder":"","lines":1,"defaultValue":"{{HostSystem.Voovoegsel}}","helpTexts":{},"spacing":{},"shareValue":false,"type":"textBox","name":"Voorvoegsel","label":"Voorvoegsel"},{"required":false,"placeholder":"","lines":1,"defaultValue":"{{HostSystem.Achternaam}}","helpTexts":{},"spacing":{},"shareValue":false,"type":"textBox","name":"Achternaam","label":"Achternaam"},{"required":false,"placeholder":"","lines":1,"defaultValue":"{{HostSystem.Straatnaam}}","helpTexts":{},"spacing":{},"shareValue":false,"type":"textBox","name":"Straatnaam","label":"Straatnaam"},{"required":false,"placeholder":"","lines":1,"defaultValue":"{{HostSystem.Huisnummer}}","helpTexts":{},"spacing":{},"shareValue":false,"type":"textBox","name":"Huisnummer","label":"Huisnummer"},{"required":false,"placeholder":"","lines":1,"defaultValue":"{{HostSystem.Huisletter}}","helpTexts":{},"spacing":{},"shareValue":false,"type":"textBox","name":"Huisletter","label":"Huisletter"},{"required":false,"placeholder":"","lines":1,"defaultValue":"{{HostSystem.Huisnummertoevoeging}}","helpTexts":{},"spacing":{},"shareValue":false,"type":"textBox","name":"Huisnummertoevoeging","label":"Huisnummertoevoeging"},{"required":false,"placeholder":"","lines":1,"defaultValue":"{{HostSystem.Postcode}}","helpTexts":{},"spacing":{},"shareValue":false,"type":"textBox","name":"Postcode","label":"Postcode"},{"required":false,"placeholder":"","lines":1,"defaultValue":"{{HostSystem.Plaats}}","helpTexts":{},"spacing":{},"shareValue":false,"type":"textBox","name":"Plaatsnaam","label":"Plaatsnaam"},{"helpTexts":{},"spacing":{},"type":"heading","name":"Briefgegevens","label":"Briefgegevens"},{"distinct":false,"hideIfNoUserInteractionRequired":false,"required":false,"autoSelectFirstOption":false,"helpTexts":{"postfix":"Kies Ja/Nee"},"spacing":{},"shareValue":false,"type":"dropDown","dataSourceName":"KeuzeAantekenen","dataSourceFieldName":"Name","name":"Aantekenen","label":"Aantekenen"},{"required":false,"placeholder":"","lines":1,"defaultValue":"{{HostSystem.Betreft}}","helpTexts":{"postfix":"Geef altijd een onderwerpregel mee."},"spacing":{},"shareValue":true,"type":"textBox","name":"Onderwerp","label":"Onderwerp"},{"required":true,"helpTexts":{},"spacing":{},"shareValue":false,"type":"datePicker","name":"Datum","label":"Datum"},{"required":false,"placeholder":"","lines":1,"helpTexts":{},"spacing":{},"shareValue":false,"type":"textBox","name":"BijlageN","label":"Bijlage(n)"}],"formDataEntries":[{"name":"NaamBedrijf","value":"0PAQsTMMRItewNUHNpnoUA=="},{"name":"Aanhef","value":"nSaPvOrHxp1B6VDaAMRQsss5VqvPD73xsGgbQnmZbnc="},{"name":"Voorletters","value":"SQku9/sxZ6l68uIF1kX7mg=="},{"name":"Voorvoegsel","value":"ptoG/g0PCCx0AiICgxVs6A=="},{"name":"Achternaam","value":"v39b/UPRlJPFSHu6DC2ClQ=="},{"name":"Straatnaam","value":"gbv3/J9/5pcMedGmT9XpAw=="},{"name":"Huisnummer","value":"ts/tIknnNcQBXS61Jqo/SQ=="},{"name":"Huisletter","value":"ptoG/g0PCCx0AiICgxVs6A=="},{"name":"Huisnummertoevoeging","value":"ptoG/g0PCCx0AiICgxVs6A=="},{"name":"Postcode","value":"p86eA3UFK+8CLOQB6gnxsg=="},{"name":"Plaatsnaam","value":"yQf3QJQIp3qy/u7YfYPFKw=="},{"name":"Onderwerp","value":"M9tkLHwUpHtWoRf3R3fy7l+V/1vUPRvpelwy0JS+pZWXHRGpzzB815cdpHWn0whH1aX1laaqpgEpiyASHybhRw=="},{"name":"Datum","value":"drYxiq09/2GyZn48IfaWJg=="}]}</FormConfiguration>
  </TextElement>
  <TextElement ElementMetadataLinkId="27877dae-10c1-495a-bc93-e0c3450a934e" TemplateId="638240660610877892">
    <TemplateConfiguration>{"elementsMetadata":[{"elementConfiguration":{"binding":"{{UserProfile.VolledigeNaam}}","visibility":"","removeAndKeepContent":false,"disableUpdates":false,"type":"text"},"type":"richTextContentControl","id":"a037e8b5-74e9-467b-983d-099166a3532f"},{"elementConfiguration":{"binding":"{{UserProfile.Functietitel}}","visibility":"","removeAndKeepContent":false,"disableUpdates":false,"type":"text"},"type":"richTextContentControl","id":"9cd3267b-f16b-43e2-925a-7fecd4850162"}],"transformationConfigurations":[],"enableDocumentContentUpdater":true,"version":"2.0"}</TemplateConfiguration>
    <FormConfiguration>{"formFields":[],"formDataEntries":[]}</FormConfiguration>
  </TextElement>
  <TextElement ElementMetadataLinkId="bc9578d0-a175-484d-ac6a-e39b5ba13bbc" TemplateId="638211229886755821">
    <TemplateConfiguration>{"elementsMetadata":[],"transformationConfigurations":[],"enableDocumentContentUpdater":true,"version":"2.0"}</TemplateConfiguration>
    <FormConfiguration>{"formFields":[],"formDataEntries":[]}</FormConfiguration>
  </TextElement>
</TemplafyTextElementConfigurations>
</file>

<file path=customXml/item3.xml><?xml version="1.0" encoding="utf-8"?>
<TemplafyFormConfiguration><![CDATA[{"formFields":[{"required":false,"placeholder":"","lines":1,"defaultValue":"Overig Stuk Uitgaand","helpTexts":{},"spacing":{},"shareValue":false,"type":"textBox","name":"Documenttitel","label":"Documenttitel"},{"type":"textElementPlaceholder","name":"TextElement1","label":"Placeholder 1"},{"type":"textElementPlaceholder","name":"TextElement2","label":"Placeholder 2"},{"distinct":false,"hideIfNoUserInteractionRequired":false,"required":false,"defaultValue":"Ondertekening Persoonlijk","autoSelectFirstOption":false,"helpTexts":{},"spacing":{},"shareValue":false,"type":"dropDown","dataSourceName":"KeuzeOndertekening","dataSourceFieldName":"Name","name":"Ondertekening","label":"Ondertekening"},{"type":"textElementPlaceholder","name":"TextElement3","label":"Placeholder 3"}],"formDataEntries":[{"name":"Documenttitel","value":"8NgF7f/KRpVO+poyJX+CezEFeEHiENhMYhh78ZuIzaU="},{"name":"Ondertekening","value":"pg+Lyq5bZbcpUdEaQC6klxAh6+QpeIf/oJEWeqtaOrk="}]}]]></TemplafyFormConfiguration>
</file>

<file path=customXml/item4.xml><?xml version="1.0" encoding="utf-8"?>
<TemplafyTemplateConfiguration><![CDATA[{"elementsMetadata":[{"elementConfiguration":{"assetId":"{{DataSources.Organisatie[HostSystem.Tenant].Briefhoofd}}","textElementPlaceholderName":"TextElement1","replaceOnUpdate":false,"type":"textElement"},"type":"richTextContentControl","id":"7bd02302-4476-4b1d-9d80-9f5e041e98e4"},{"elementConfiguration":{"assetId":"{{Form.Ondertekening.Bouwsteen}}","visibility":"","textElementPlaceholderName":"TextElement3","replaceOnUpdate":false,"type":"textElement"},"type":"richTextContentControl","id":"27877dae-10c1-495a-bc93-e0c3450a934e"},{"elementConfiguration":{"assetId":"{{DataSources.Organisatie[HostSystem.Tenant].VoettekstPagina1}}","textElementPlaceholderName":"TextElement2","replaceOnUpdate":false,"type":"textElement"},"type":"richTextContentControl","id":"bc9578d0-a175-484d-ac6a-e39b5ba13bbc"}],"transformationConfigurations":[{"documentName":"{{Form.Documenttitel}}","type":"documentName"}],"templateName":"Overig Stuk Uitgaand","templateDescription":"","enableDocumentContentUpdater":true,"version":"2.0"}]]></TemplafyTemplateConfiguration>
</file>

<file path=customXml/itemProps1.xml><?xml version="1.0" encoding="utf-8"?>
<ds:datastoreItem xmlns:ds="http://schemas.openxmlformats.org/officeDocument/2006/customXml" ds:itemID="{836A59EF-E80B-41A1-B046-591867DC07D8}">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customXml/itemProps2.xml><?xml version="1.0" encoding="utf-8"?>
<ds:datastoreItem xmlns:ds="http://schemas.openxmlformats.org/officeDocument/2006/customXml" ds:itemID="{6066B34A-E458-4CEC-BE6B-E3D92692F839}">
  <ds:schemaRefs>
    <ds:schemaRef ds:uri="http://www.w3.org/2001/XMLSchema"/>
  </ds:schemaRefs>
</ds:datastoreItem>
</file>

<file path=customXml/itemProps3.xml><?xml version="1.0" encoding="utf-8"?>
<ds:datastoreItem xmlns:ds="http://schemas.openxmlformats.org/officeDocument/2006/customXml" ds:itemID="{C3BE68A0-C114-47C4-B814-EE9454ABDBF3}">
  <ds:schemaRefs/>
</ds:datastoreItem>
</file>

<file path=customXml/itemProps4.xml><?xml version="1.0" encoding="utf-8"?>
<ds:datastoreItem xmlns:ds="http://schemas.openxmlformats.org/officeDocument/2006/customXml" ds:itemID="{BFBE704D-37AE-4A00-B5E5-7DEE321F6031}">
  <ds:schemaRefs/>
</ds:datastoreItem>
</file>

<file path=docProps/app.xml><?xml version="1.0" encoding="utf-8"?>
<Properties xmlns="http://schemas.openxmlformats.org/officeDocument/2006/extended-properties" xmlns:vt="http://schemas.openxmlformats.org/officeDocument/2006/docPropsVTypes">
  <Template>overigstukuitgaand</Template>
  <TotalTime>1</TotalTime>
  <Pages>3</Pages>
  <Words>1046</Words>
  <Characters>5753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Overig stuk uitgaand</vt:lpstr>
    </vt:vector>
  </TitlesOfParts>
  <Company>Gemeente Diemen</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Overig stuk uitgaand</dc:title>
  <dc:subject/>
  <dc:creator>Daan van der Schot</dc:creator>
  <cp:keywords/>
  <dc:description/>
  <cp:lastModifiedBy>Ap Verduijn</cp:lastModifiedBy>
  <cp:revision>2</cp:revision>
  <dcterms:created xsi:type="dcterms:W3CDTF">2025-09-29T15:29:00Z</dcterms:created>
  <dcterms:modified xsi:type="dcterms:W3CDTF">2025-09-29T15:29:00Z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ganisatie">
    <vt:lpwstr>DIEMEN</vt:lpwstr>
  </property>
  <property fmtid="{D5CDD505-2E9C-101B-9397-08002B2CF9AE}" pid="3" name="TemplafyTenantId">
    <vt:lpwstr>duoplusnl</vt:lpwstr>
  </property>
  <property fmtid="{D5CDD505-2E9C-101B-9397-08002B2CF9AE}" pid="4" name="TemplafyTemplateId">
    <vt:lpwstr>638211231827336234</vt:lpwstr>
  </property>
  <property fmtid="{D5CDD505-2E9C-101B-9397-08002B2CF9AE}" pid="5" name="TemplafyUserProfileId">
    <vt:lpwstr>814452904715355139</vt:lpwstr>
  </property>
  <property fmtid="{D5CDD505-2E9C-101B-9397-08002B2CF9AE}" pid="6" name="TemplafyFromBlank">
    <vt:bool>false</vt:bool>
  </property>
</Properties>
</file>